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3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05"/>
        <w:gridCol w:w="7364"/>
        <w:gridCol w:w="3439"/>
        <w:gridCol w:w="1986"/>
        <w:gridCol w:w="2550"/>
        <w:gridCol w:w="1137"/>
        <w:gridCol w:w="1131"/>
        <w:gridCol w:w="1418"/>
        <w:gridCol w:w="2266"/>
      </w:tblGrid>
      <w:tr w:rsidR="004F41D2" w:rsidRPr="004E7801" w14:paraId="7E0AC913" w14:textId="77777777" w:rsidTr="00902FF1">
        <w:trPr>
          <w:trHeight w:hRule="exact" w:val="1985"/>
          <w:tblHeader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40B4B674" w14:textId="77777777"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vAlign w:val="center"/>
          </w:tcPr>
          <w:p w14:paraId="6FC84AB1" w14:textId="77777777"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center"/>
          </w:tcPr>
          <w:p w14:paraId="71E65E3C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14:paraId="2DBA2067" w14:textId="77777777"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14:paraId="5879EBF4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14:paraId="585DD5FE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22E74FC3" w14:textId="77777777"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14:paraId="1EEBA131" w14:textId="77777777"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509394DD" w14:textId="77777777"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8C2C7BD" w14:textId="77777777"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14:paraId="73757540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измерения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C1FFF0C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28877A7" w14:textId="77777777"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14:paraId="78632B17" w14:textId="77777777"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1 </w:t>
            </w:r>
            <w:proofErr w:type="spellStart"/>
            <w:r w:rsidRPr="004E7801">
              <w:rPr>
                <w:rFonts w:ascii="ISOCPEUR" w:hAnsi="ISOCPEUR" w:cs="Arial"/>
                <w:sz w:val="28"/>
                <w:szCs w:val="28"/>
              </w:rPr>
              <w:t>ед</w:t>
            </w:r>
            <w:proofErr w:type="spellEnd"/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14:paraId="0F790114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302B0926" w14:textId="77777777"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14:paraId="1441F2B1" w14:textId="77777777" w:rsidTr="00902FF1">
        <w:trPr>
          <w:trHeight w:val="567"/>
        </w:trPr>
        <w:tc>
          <w:tcPr>
            <w:tcW w:w="1105" w:type="dxa"/>
            <w:vAlign w:val="center"/>
          </w:tcPr>
          <w:p w14:paraId="7ED0C8AC" w14:textId="77777777"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364" w:type="dxa"/>
            <w:vAlign w:val="center"/>
          </w:tcPr>
          <w:p w14:paraId="2AAF688B" w14:textId="77777777"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439" w:type="dxa"/>
            <w:vAlign w:val="center"/>
          </w:tcPr>
          <w:p w14:paraId="264A724A" w14:textId="77777777"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14:paraId="110F59E7" w14:textId="77777777"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14:paraId="14F89E4E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14:paraId="20DDD055" w14:textId="77777777"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14:paraId="788E16FB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7E148DAC" w14:textId="77777777"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14:paraId="758BEE4D" w14:textId="77777777"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2140C7" w:rsidRPr="004E7801" w14:paraId="266E0BD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1082760" w14:textId="77777777" w:rsidR="002140C7" w:rsidRPr="004E7801" w:rsidRDefault="002140C7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0DB54C1" w14:textId="77777777" w:rsidR="002140C7" w:rsidRDefault="002140C7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294F69E0" w14:textId="77777777" w:rsidR="002140C7" w:rsidRPr="004E7801" w:rsidRDefault="002140C7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669D704B" w14:textId="77777777" w:rsidR="002140C7" w:rsidRPr="004E7801" w:rsidRDefault="002140C7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0E9D6BF" w14:textId="77777777" w:rsidR="002140C7" w:rsidRPr="004E7801" w:rsidRDefault="002140C7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5E02DA2" w14:textId="77777777" w:rsidR="002140C7" w:rsidRPr="004E7801" w:rsidRDefault="002140C7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4438E4B" w14:textId="77777777" w:rsidR="002140C7" w:rsidRPr="004E7801" w:rsidRDefault="002140C7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EB6C969" w14:textId="77777777" w:rsidR="002140C7" w:rsidRPr="004E7801" w:rsidRDefault="002140C7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55985C8" w14:textId="77777777" w:rsidR="002140C7" w:rsidRPr="004E7801" w:rsidRDefault="002140C7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248A68D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6C839AC" w14:textId="77777777" w:rsidR="00ED6D41" w:rsidRPr="004E7801" w:rsidRDefault="00ED6D41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A597924" w14:textId="77777777" w:rsidR="00ED6D41" w:rsidRDefault="00ED6D41" w:rsidP="00392563">
            <w:pPr>
              <w:keepLines/>
              <w:ind w:left="294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Система оповещения </w:t>
            </w:r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DUO</w:t>
            </w:r>
            <w:r w:rsidRPr="0043067E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14:paraId="45892502" w14:textId="77777777" w:rsidR="00ED6D41" w:rsidRPr="00DE52C4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95D89C8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47B7F25" w14:textId="77777777" w:rsidR="00ED6D41" w:rsidRDefault="00ED6D41" w:rsidP="0039256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0C97ED7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D13D41F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CBD972F" w14:textId="77777777" w:rsidR="00ED6D41" w:rsidRPr="004E7801" w:rsidRDefault="00ED6D41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05DAB89" w14:textId="77777777" w:rsidR="00ED6D41" w:rsidRPr="004E7801" w:rsidRDefault="00ED6D41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C5030C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CE57B57" w14:textId="77777777" w:rsidR="00ED6D41" w:rsidRPr="004E7801" w:rsidRDefault="00ED6D41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AB9A268" w14:textId="77777777" w:rsidR="00ED6D41" w:rsidRPr="004E7801" w:rsidRDefault="00ED6D41" w:rsidP="00392563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7E983589" w14:textId="77777777" w:rsidR="00ED6D41" w:rsidRPr="004E7801" w:rsidRDefault="00ED6D41" w:rsidP="00392563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04ACD18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0AAE32B" w14:textId="77777777" w:rsidR="00ED6D41" w:rsidRPr="004E7801" w:rsidRDefault="00ED6D41" w:rsidP="0039256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6D9AD1A" w14:textId="77777777" w:rsidR="00ED6D41" w:rsidRPr="004E780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7D2BF66" w14:textId="77777777" w:rsidR="00ED6D41" w:rsidRPr="004E7801" w:rsidRDefault="00ED6D41" w:rsidP="00392563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B0576C3" w14:textId="77777777" w:rsidR="00ED6D41" w:rsidRPr="004E7801" w:rsidRDefault="00ED6D41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BA9CDFC" w14:textId="77777777" w:rsidR="00ED6D41" w:rsidRPr="004E7801" w:rsidRDefault="00ED6D41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015A66C0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B6B7830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4EEB110" w14:textId="77777777" w:rsidR="00ED6D41" w:rsidRPr="00A600E6" w:rsidRDefault="00ED6D41" w:rsidP="00392563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600E6">
              <w:rPr>
                <w:rFonts w:ascii="ISOCPEUR" w:hAnsi="ISOCPEUR"/>
                <w:sz w:val="28"/>
                <w:szCs w:val="28"/>
              </w:rPr>
              <w:t xml:space="preserve">Контроллер </w:t>
            </w:r>
            <w:r w:rsidR="00986D8F" w:rsidRPr="00ED6D41">
              <w:rPr>
                <w:rFonts w:ascii="ISOCPEUR" w:hAnsi="ISOCPEUR"/>
                <w:sz w:val="28"/>
                <w:szCs w:val="28"/>
              </w:rPr>
              <w:t>8 зон, встроенный усилитель 500 Вт</w:t>
            </w:r>
          </w:p>
        </w:tc>
        <w:tc>
          <w:tcPr>
            <w:tcW w:w="3439" w:type="dxa"/>
            <w:vAlign w:val="center"/>
          </w:tcPr>
          <w:p w14:paraId="140B94AC" w14:textId="77777777" w:rsidR="00ED6D41" w:rsidRPr="00A600E6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</w:t>
            </w:r>
          </w:p>
        </w:tc>
        <w:tc>
          <w:tcPr>
            <w:tcW w:w="1986" w:type="dxa"/>
            <w:vAlign w:val="center"/>
          </w:tcPr>
          <w:p w14:paraId="1B534681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4C4894B" w14:textId="77777777" w:rsidR="00ED6D41" w:rsidRPr="004E780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2D3F88E" w14:textId="77777777" w:rsidR="00ED6D41" w:rsidRPr="004E780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8F35884" w14:textId="77777777" w:rsidR="00ED6D41" w:rsidRPr="004E780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A97C69A" w14:textId="77777777" w:rsidR="00ED6D41" w:rsidRPr="004E7801" w:rsidRDefault="00ED6D41" w:rsidP="00312B6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BAAC529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9AE952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42497B7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ADCF14C" w14:textId="77777777" w:rsidR="00ED6D41" w:rsidRDefault="00000000" w:rsidP="00986D8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hyperlink r:id="rId8" w:history="1">
              <w:r w:rsidR="00ED6D41" w:rsidRPr="00ED6D41">
                <w:rPr>
                  <w:rFonts w:ascii="ISOCPEUR" w:hAnsi="ISOCPEUR"/>
                  <w:sz w:val="28"/>
                  <w:szCs w:val="28"/>
                </w:rPr>
                <w:t xml:space="preserve">Шкаф LINEA W 12U 600х600мм дверь стекло </w:t>
              </w:r>
            </w:hyperlink>
          </w:p>
        </w:tc>
        <w:tc>
          <w:tcPr>
            <w:tcW w:w="3439" w:type="dxa"/>
            <w:vAlign w:val="center"/>
          </w:tcPr>
          <w:p w14:paraId="592196DB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ED6D41">
              <w:rPr>
                <w:rFonts w:ascii="ISOCPEUR" w:hAnsi="ISOCPEUR"/>
                <w:sz w:val="28"/>
                <w:szCs w:val="28"/>
                <w:lang w:val="en-US"/>
              </w:rPr>
              <w:t>LWR5-12U66-GF</w:t>
            </w:r>
          </w:p>
        </w:tc>
        <w:tc>
          <w:tcPr>
            <w:tcW w:w="1986" w:type="dxa"/>
            <w:vAlign w:val="center"/>
          </w:tcPr>
          <w:p w14:paraId="78A52A80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35C65D6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ABBADF7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D0DB3DF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1BA555E" w14:textId="77777777" w:rsidR="00ED6D41" w:rsidRPr="004E7801" w:rsidRDefault="00ED6D41" w:rsidP="00312B6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469CB72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2616FD7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99CD09B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FFBC98A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1U</w:t>
            </w:r>
          </w:p>
        </w:tc>
        <w:tc>
          <w:tcPr>
            <w:tcW w:w="3439" w:type="dxa"/>
            <w:vAlign w:val="center"/>
          </w:tcPr>
          <w:p w14:paraId="396F76F2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LPA-BP1</w:t>
            </w:r>
          </w:p>
        </w:tc>
        <w:tc>
          <w:tcPr>
            <w:tcW w:w="1986" w:type="dxa"/>
            <w:vAlign w:val="center"/>
          </w:tcPr>
          <w:p w14:paraId="0432E428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F677586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F1468DA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D073E80" w14:textId="77777777" w:rsidR="00ED6D41" w:rsidRDefault="00986D8F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9F57D08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9CA6F27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534760A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B059C76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1502E7E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2U</w:t>
            </w:r>
          </w:p>
        </w:tc>
        <w:tc>
          <w:tcPr>
            <w:tcW w:w="3439" w:type="dxa"/>
            <w:vAlign w:val="center"/>
          </w:tcPr>
          <w:p w14:paraId="7C144028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LPA-BP2</w:t>
            </w:r>
          </w:p>
        </w:tc>
        <w:tc>
          <w:tcPr>
            <w:tcW w:w="1986" w:type="dxa"/>
            <w:vAlign w:val="center"/>
          </w:tcPr>
          <w:p w14:paraId="2FEE3B11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15CB5D8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CB901ED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08BAE80" w14:textId="77777777" w:rsidR="00ED6D41" w:rsidRDefault="00986D8F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29B23054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3F4D976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4139080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452D561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8D0E2BA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439" w:type="dxa"/>
            <w:vAlign w:val="center"/>
          </w:tcPr>
          <w:p w14:paraId="7096B00A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PH22-9D1-P</w:t>
            </w:r>
          </w:p>
        </w:tc>
        <w:tc>
          <w:tcPr>
            <w:tcW w:w="1986" w:type="dxa"/>
            <w:vAlign w:val="center"/>
          </w:tcPr>
          <w:p w14:paraId="5FEC71DB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CD8D313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752644AF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825E409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0AA0DDA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6E24334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2B8EBD57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3F57165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A0C17C4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Вентиляторная панель с выключателем и термостатом</w:t>
            </w:r>
          </w:p>
        </w:tc>
        <w:tc>
          <w:tcPr>
            <w:tcW w:w="3439" w:type="dxa"/>
            <w:vAlign w:val="center"/>
          </w:tcPr>
          <w:p w14:paraId="7CF89F81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FM05-22M</w:t>
            </w:r>
          </w:p>
        </w:tc>
        <w:tc>
          <w:tcPr>
            <w:tcW w:w="1986" w:type="dxa"/>
            <w:vAlign w:val="center"/>
          </w:tcPr>
          <w:p w14:paraId="690C07E1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D9731DC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7C6086B5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E1CBA07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F196427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C23FC32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7410AB47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E028EC5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32BDF13" w14:textId="77777777" w:rsidR="00ED6D41" w:rsidRPr="004E780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Усиленная стационарная полка глубиной 600 мм</w:t>
            </w:r>
          </w:p>
        </w:tc>
        <w:tc>
          <w:tcPr>
            <w:tcW w:w="3439" w:type="dxa"/>
            <w:vAlign w:val="center"/>
          </w:tcPr>
          <w:p w14:paraId="2519CEFF" w14:textId="77777777" w:rsidR="00ED6D41" w:rsidRPr="004E780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FS05-600MP</w:t>
            </w:r>
          </w:p>
        </w:tc>
        <w:tc>
          <w:tcPr>
            <w:tcW w:w="1986" w:type="dxa"/>
            <w:vAlign w:val="center"/>
          </w:tcPr>
          <w:p w14:paraId="6A26C01C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BA4EA34" w14:textId="77777777" w:rsidR="00ED6D41" w:rsidRPr="004E780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0B9CCA5" w14:textId="77777777" w:rsidR="00ED6D41" w:rsidRPr="004E780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2ECA43D" w14:textId="77777777" w:rsidR="00ED6D41" w:rsidRPr="004E780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B65B13F" w14:textId="77777777" w:rsidR="00ED6D41" w:rsidRPr="004E780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74D85BD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0852B22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E87BA4E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8031162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 w:rsidRPr="00E651FB">
              <w:rPr>
                <w:rFonts w:ascii="ISOCPEUR" w:hAnsi="ISOCPEUR"/>
                <w:sz w:val="28"/>
                <w:szCs w:val="28"/>
              </w:rPr>
              <w:t>Ролики с тормозом</w:t>
            </w:r>
            <w:r w:rsidRPr="00E651FB">
              <w:rPr>
                <w:rFonts w:ascii="ISOCPEUR" w:hAnsi="ISOCPEUR"/>
                <w:sz w:val="28"/>
                <w:szCs w:val="28"/>
              </w:rPr>
              <w:tab/>
            </w:r>
            <w:r w:rsidRPr="00E651FB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14:paraId="28BECEA5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E651FB">
              <w:rPr>
                <w:rFonts w:ascii="ISOCPEUR" w:hAnsi="ISOCPEUR"/>
                <w:sz w:val="28"/>
                <w:szCs w:val="28"/>
              </w:rPr>
              <w:t>ITK-HP-25</w:t>
            </w:r>
          </w:p>
        </w:tc>
        <w:tc>
          <w:tcPr>
            <w:tcW w:w="1986" w:type="dxa"/>
            <w:vAlign w:val="center"/>
          </w:tcPr>
          <w:p w14:paraId="3B0A551A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66F9306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1681915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197148C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3BFBF123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B5EA0FC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5F10E4F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7892409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3384B02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 w:rsidRPr="00E651FB"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439" w:type="dxa"/>
            <w:vAlign w:val="center"/>
          </w:tcPr>
          <w:p w14:paraId="71A2481E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E651FB">
              <w:rPr>
                <w:rFonts w:ascii="ISOCPEUR" w:hAnsi="ISOCPEUR"/>
                <w:sz w:val="28"/>
                <w:szCs w:val="28"/>
              </w:rPr>
              <w:t>LF-80</w:t>
            </w:r>
            <w:r w:rsidRPr="00E651FB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1986" w:type="dxa"/>
            <w:vAlign w:val="center"/>
          </w:tcPr>
          <w:p w14:paraId="79B5902B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568C9C4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0113FB0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0C53AD3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96E7C1A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E9BEE47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71FB87D0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62BF8E0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FF75E7F" w14:textId="77777777" w:rsidR="00ED6D41" w:rsidRDefault="00ED6D41" w:rsidP="00392563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439" w:type="dxa"/>
            <w:vAlign w:val="center"/>
          </w:tcPr>
          <w:p w14:paraId="4FF12605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ITK-HP-28</w:t>
            </w:r>
          </w:p>
        </w:tc>
        <w:tc>
          <w:tcPr>
            <w:tcW w:w="1986" w:type="dxa"/>
            <w:vAlign w:val="center"/>
          </w:tcPr>
          <w:p w14:paraId="714C7FA1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EC94052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9B554F2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C888282" w14:textId="77777777" w:rsidR="00ED6D41" w:rsidRDefault="00986D8F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14:paraId="0C0390B8" w14:textId="77777777" w:rsidR="00ED6D41" w:rsidRDefault="00ED6D41" w:rsidP="00CA35C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FD38E00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1326B3B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9963377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24154A3" w14:textId="77777777" w:rsidR="00ED6D41" w:rsidRDefault="00986D8F" w:rsidP="00986D8F">
            <w:pPr>
              <w:keepLines/>
              <w:ind w:left="152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А</w:t>
            </w:r>
            <w:r w:rsidRPr="00881224">
              <w:rPr>
                <w:rFonts w:ascii="ISOCPEUR" w:hAnsi="ISOCPEUR"/>
                <w:sz w:val="28"/>
                <w:szCs w:val="28"/>
              </w:rPr>
              <w:t>ккумулятор свинцово-кислотный</w:t>
            </w:r>
            <w:r>
              <w:t xml:space="preserve"> </w:t>
            </w:r>
            <w:r w:rsidRPr="004C6E63">
              <w:rPr>
                <w:rFonts w:ascii="ISOCPEUR" w:hAnsi="ISOCPEUR"/>
                <w:sz w:val="28"/>
                <w:szCs w:val="28"/>
              </w:rPr>
              <w:t>12</w:t>
            </w:r>
            <w:proofErr w:type="gramStart"/>
            <w:r w:rsidRPr="004C6E63">
              <w:rPr>
                <w:rFonts w:ascii="ISOCPEUR" w:hAnsi="ISOCPEUR"/>
                <w:sz w:val="28"/>
                <w:szCs w:val="28"/>
              </w:rPr>
              <w:t xml:space="preserve">В, </w:t>
            </w:r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r w:rsidR="00ED6D41">
              <w:rPr>
                <w:rFonts w:ascii="ISOCPEUR" w:hAnsi="ISOCPEUR"/>
                <w:sz w:val="28"/>
                <w:szCs w:val="28"/>
              </w:rPr>
              <w:t>65</w:t>
            </w:r>
            <w:proofErr w:type="gramEnd"/>
            <w:r w:rsidR="00ED6D41">
              <w:rPr>
                <w:rFonts w:ascii="ISOCPEUR" w:hAnsi="ISOCPEUR"/>
                <w:sz w:val="28"/>
                <w:szCs w:val="28"/>
              </w:rPr>
              <w:t xml:space="preserve"> Ач</w:t>
            </w:r>
          </w:p>
        </w:tc>
        <w:tc>
          <w:tcPr>
            <w:tcW w:w="3439" w:type="dxa"/>
            <w:vAlign w:val="center"/>
          </w:tcPr>
          <w:p w14:paraId="4F58ED72" w14:textId="77777777" w:rsidR="00ED6D41" w:rsidRDefault="00ED6D41" w:rsidP="00ED6D41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ED6D41">
              <w:rPr>
                <w:rFonts w:ascii="ISOCPEUR" w:hAnsi="ISOCPEUR"/>
                <w:sz w:val="28"/>
                <w:szCs w:val="28"/>
                <w:lang w:val="en-US"/>
              </w:rPr>
              <w:t>SKAT SB 1265</w:t>
            </w:r>
          </w:p>
        </w:tc>
        <w:tc>
          <w:tcPr>
            <w:tcW w:w="1986" w:type="dxa"/>
            <w:vAlign w:val="center"/>
          </w:tcPr>
          <w:p w14:paraId="219A0E8D" w14:textId="77777777" w:rsidR="00ED6D41" w:rsidRPr="004E7801" w:rsidRDefault="00ED6D41" w:rsidP="00392563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E2CEC6C" w14:textId="77777777" w:rsidR="00ED6D41" w:rsidRDefault="00ED6D41" w:rsidP="00ED6D41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«Бастион»</w:t>
            </w:r>
          </w:p>
        </w:tc>
        <w:tc>
          <w:tcPr>
            <w:tcW w:w="1137" w:type="dxa"/>
            <w:vAlign w:val="center"/>
          </w:tcPr>
          <w:p w14:paraId="0C76C3BA" w14:textId="77777777" w:rsidR="00ED6D41" w:rsidRDefault="00ED6D41" w:rsidP="00392563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33F7DE7" w14:textId="77777777" w:rsidR="00ED6D41" w:rsidRDefault="00ED6D41" w:rsidP="00392563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5CDDDC2" w14:textId="77777777" w:rsidR="00ED6D41" w:rsidRPr="004E7801" w:rsidRDefault="00ED6D41" w:rsidP="00312B6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5C14952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DB2894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EC96718" w14:textId="77777777" w:rsidR="00ED6D41" w:rsidRPr="004E7801" w:rsidRDefault="00ED6D41" w:rsidP="00312B6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F84E7FA" w14:textId="77777777" w:rsidR="00ED6D41" w:rsidRDefault="00ED6D41" w:rsidP="00312B6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48C416A5" w14:textId="77777777" w:rsidR="00ED6D41" w:rsidRDefault="00ED6D41" w:rsidP="00312B6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25A593F5" w14:textId="77777777" w:rsidR="00ED6D41" w:rsidRPr="004E7801" w:rsidRDefault="00ED6D41" w:rsidP="00312B6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C29D394" w14:textId="77777777" w:rsidR="00ED6D41" w:rsidRDefault="00ED6D41" w:rsidP="00312B6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BA6A9BC" w14:textId="77777777" w:rsidR="00ED6D41" w:rsidRDefault="00ED6D41" w:rsidP="00312B6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3CA6A63" w14:textId="77777777" w:rsidR="00ED6D41" w:rsidRDefault="00ED6D41" w:rsidP="00312B66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76030AF" w14:textId="77777777" w:rsidR="00ED6D41" w:rsidRPr="004E7801" w:rsidRDefault="00ED6D41" w:rsidP="00312B6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0385F72" w14:textId="77777777" w:rsidR="00ED6D41" w:rsidRPr="004E7801" w:rsidRDefault="00ED6D41" w:rsidP="00312B6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BF4EA4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5487194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73A3B6A" w14:textId="77777777" w:rsidR="00ED6D41" w:rsidRPr="00A600E6" w:rsidRDefault="00ED6D41" w:rsidP="00AE4F0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439" w:type="dxa"/>
            <w:vAlign w:val="center"/>
          </w:tcPr>
          <w:p w14:paraId="10064D11" w14:textId="77777777" w:rsidR="00ED6D41" w:rsidRPr="00A600E6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CC74CE1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4DD4D6B" w14:textId="77777777" w:rsidR="00ED6D4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8F0017A" w14:textId="77777777" w:rsidR="00ED6D4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A75659C" w14:textId="77777777" w:rsidR="00ED6D41" w:rsidRPr="00A600E6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4C7E5AB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3C29C59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2FC805F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DCBBD58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C2BAB03" w14:textId="77777777" w:rsidR="00ED6D41" w:rsidRDefault="00ED6D41" w:rsidP="00AE4F0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324C8E52" w14:textId="77777777" w:rsidR="00ED6D41" w:rsidRPr="00A600E6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DFCBFEC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45B9C4C" w14:textId="77777777" w:rsidR="00ED6D41" w:rsidRPr="009054FF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6987E819" w14:textId="77777777" w:rsidR="00ED6D4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DDFF4C8" w14:textId="77777777" w:rsidR="00ED6D41" w:rsidRPr="00A600E6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3BE4D23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6A1FF33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3CED41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798D428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D0FC1B3" w14:textId="77777777" w:rsidR="00ED6D41" w:rsidRPr="007B7F16" w:rsidRDefault="00ED6D41" w:rsidP="0019717D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Микрофонная консоль на 18 зон</w:t>
            </w:r>
          </w:p>
        </w:tc>
        <w:tc>
          <w:tcPr>
            <w:tcW w:w="3439" w:type="dxa"/>
            <w:vAlign w:val="center"/>
          </w:tcPr>
          <w:p w14:paraId="5086A839" w14:textId="77777777" w:rsidR="00ED6D41" w:rsidRPr="00E577D9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LPA-DUO-MIC</w:t>
            </w:r>
          </w:p>
        </w:tc>
        <w:tc>
          <w:tcPr>
            <w:tcW w:w="1986" w:type="dxa"/>
            <w:vAlign w:val="center"/>
          </w:tcPr>
          <w:p w14:paraId="58F07563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BD43946" w14:textId="77777777" w:rsidR="00ED6D41" w:rsidRDefault="00ED6D41" w:rsidP="00AE4F0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37A5F1E5" w14:textId="77777777" w:rsidR="00ED6D41" w:rsidRDefault="00ED6D41" w:rsidP="00AE4F0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43DB242" w14:textId="77777777" w:rsidR="00ED6D41" w:rsidRPr="002140C7" w:rsidRDefault="00A77672" w:rsidP="00AE4F06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7DEC8688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5F219A5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51C7F64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0AB47A8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5E8AE95" w14:textId="77777777" w:rsidR="00ED6D41" w:rsidRDefault="00ED6D41" w:rsidP="00AE4F0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A7E4699" w14:textId="77777777" w:rsidR="00ED6D41" w:rsidRPr="00A600E6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79672575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514FD75" w14:textId="77777777" w:rsidR="00ED6D4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14C200A" w14:textId="77777777" w:rsidR="00ED6D4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075CB64" w14:textId="77777777" w:rsidR="00ED6D41" w:rsidRPr="00A600E6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208982A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EC25F20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A2E50" w:rsidRPr="004E7801" w14:paraId="14B04F1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CC2B56B" w14:textId="77777777" w:rsidR="009A2E50" w:rsidRPr="004E7801" w:rsidRDefault="009A2E50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4B69075" w14:textId="77777777" w:rsidR="009A2E50" w:rsidRDefault="009A2E50" w:rsidP="00AE4F0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3AD09007" w14:textId="77777777" w:rsidR="009A2E50" w:rsidRPr="00A600E6" w:rsidRDefault="009A2E50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6E3226DF" w14:textId="77777777" w:rsidR="009A2E50" w:rsidRPr="004E7801" w:rsidRDefault="009A2E50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50A1A0C" w14:textId="77777777" w:rsidR="009A2E50" w:rsidRDefault="009A2E50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F95FA87" w14:textId="77777777" w:rsidR="009A2E50" w:rsidRDefault="009A2E50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77B8E169" w14:textId="77777777" w:rsidR="009A2E50" w:rsidRPr="00A600E6" w:rsidRDefault="009A2E50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AAC6738" w14:textId="77777777" w:rsidR="009A2E50" w:rsidRPr="004E7801" w:rsidRDefault="009A2E50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3007C61" w14:textId="77777777" w:rsidR="009A2E50" w:rsidRPr="004E7801" w:rsidRDefault="009A2E50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A2E50" w:rsidRPr="004E7801" w14:paraId="2FAB606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AD6BB29" w14:textId="77777777" w:rsidR="009A2E50" w:rsidRPr="004E7801" w:rsidRDefault="009A2E50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AD6E844" w14:textId="77777777" w:rsidR="009A2E50" w:rsidRDefault="009A2E50" w:rsidP="00AE4F0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199406A" w14:textId="77777777" w:rsidR="009A2E50" w:rsidRPr="00A600E6" w:rsidRDefault="009A2E50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F48CF77" w14:textId="77777777" w:rsidR="009A2E50" w:rsidRPr="004E7801" w:rsidRDefault="009A2E50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74BE178" w14:textId="77777777" w:rsidR="009A2E50" w:rsidRDefault="009A2E50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5159F3E" w14:textId="77777777" w:rsidR="009A2E50" w:rsidRDefault="009A2E50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98B07E3" w14:textId="77777777" w:rsidR="009A2E50" w:rsidRPr="00A600E6" w:rsidRDefault="009A2E50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5BA3455" w14:textId="77777777" w:rsidR="009A2E50" w:rsidRPr="004E7801" w:rsidRDefault="009A2E50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3766271" w14:textId="77777777" w:rsidR="009A2E50" w:rsidRPr="004E7801" w:rsidRDefault="009A2E50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3079937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F3F458C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95C0A90" w14:textId="77777777" w:rsidR="00ED6D41" w:rsidRPr="004E7801" w:rsidRDefault="00ED6D41" w:rsidP="00AE4F0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4E7801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9" w:type="dxa"/>
            <w:vAlign w:val="center"/>
          </w:tcPr>
          <w:p w14:paraId="1B0E1626" w14:textId="77777777" w:rsidR="00ED6D41" w:rsidRPr="004E7801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6746F7F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BE61DC0" w14:textId="77777777" w:rsidR="00ED6D41" w:rsidRPr="004E780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06101496" w14:textId="77777777" w:rsidR="00ED6D41" w:rsidRPr="004E780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31F27D0F" w14:textId="77777777" w:rsidR="00ED6D41" w:rsidRPr="004E780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EB475A0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C11586A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3A9DDCC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31AA4C7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03045C0" w14:textId="77777777" w:rsidR="00ED6D41" w:rsidRPr="004E7801" w:rsidRDefault="00ED6D41" w:rsidP="00AE4F0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06F0C054" w14:textId="77777777" w:rsidR="00ED6D41" w:rsidRPr="004E7801" w:rsidRDefault="00ED6D41" w:rsidP="00AE4F0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D0F0771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49D6B58" w14:textId="77777777" w:rsidR="00ED6D41" w:rsidRPr="004E780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462BDB05" w14:textId="77777777" w:rsidR="00ED6D41" w:rsidRPr="004E780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1B7E36AB" w14:textId="77777777" w:rsidR="00ED6D41" w:rsidRPr="004E7801" w:rsidRDefault="00ED6D41" w:rsidP="00AE4F0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4040E85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AADDA56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D6D41" w:rsidRPr="004E7801" w14:paraId="6F2EC43A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552C69DB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3E5D80B" w14:textId="77777777" w:rsidR="00ED6D41" w:rsidRPr="004E7801" w:rsidRDefault="00ED6D41" w:rsidP="00AE4F06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громкоговоритель, 1,5 Вт</w:t>
            </w:r>
          </w:p>
        </w:tc>
        <w:tc>
          <w:tcPr>
            <w:tcW w:w="3439" w:type="dxa"/>
            <w:vAlign w:val="center"/>
          </w:tcPr>
          <w:p w14:paraId="439DDD89" w14:textId="77777777" w:rsidR="00ED6D41" w:rsidRPr="004E7801" w:rsidRDefault="00ED6D41" w:rsidP="00AE4F0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986" w:type="dxa"/>
            <w:vAlign w:val="center"/>
          </w:tcPr>
          <w:p w14:paraId="1A48ABCF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0F3F246" w14:textId="77777777" w:rsidR="00ED6D41" w:rsidRPr="004E7801" w:rsidRDefault="00ED6D41" w:rsidP="00AE4F0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9A24B9C" w14:textId="77777777" w:rsidR="00ED6D41" w:rsidRPr="004E7801" w:rsidRDefault="00ED6D41" w:rsidP="00AE4F0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23B73F7" w14:textId="77777777" w:rsidR="00ED6D41" w:rsidRPr="0033711F" w:rsidRDefault="00ED6D41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 w:rsidR="00A77672">
              <w:rPr>
                <w:rFonts w:ascii="ISOCPEUR" w:hAnsi="ISOCPEUR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14:paraId="7DDCB1D4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69F0FD3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ED6D41" w:rsidRPr="004E7801" w14:paraId="23E9C4E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02AD636" w14:textId="77777777" w:rsidR="00ED6D41" w:rsidRPr="004E7801" w:rsidRDefault="00ED6D41" w:rsidP="00AE4F0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668BA3F" w14:textId="77777777" w:rsidR="00ED6D41" w:rsidRPr="004E7801" w:rsidRDefault="00ED6D41" w:rsidP="00AE4F06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6ABDDAA0" w14:textId="77777777" w:rsidR="00ED6D41" w:rsidRPr="004E7801" w:rsidRDefault="00ED6D41" w:rsidP="00AE4F0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107920DE" w14:textId="77777777" w:rsidR="00ED6D41" w:rsidRPr="004E7801" w:rsidRDefault="00ED6D41" w:rsidP="00AE4F0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11EE97FA" w14:textId="77777777" w:rsidR="00ED6D41" w:rsidRPr="004E7801" w:rsidRDefault="00ED6D41" w:rsidP="00AE4F06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949158F" w14:textId="77777777" w:rsidR="00ED6D41" w:rsidRPr="004E7801" w:rsidRDefault="00ED6D41" w:rsidP="00AE4F0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3CCCA37" w14:textId="77777777" w:rsidR="00ED6D41" w:rsidRPr="004E7801" w:rsidRDefault="00ED6D41" w:rsidP="00AE4F0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27693D1" w14:textId="77777777" w:rsidR="00ED6D41" w:rsidRPr="004E7801" w:rsidRDefault="00ED6D41" w:rsidP="00AE4F0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11B216" w14:textId="77777777" w:rsidR="00ED6D41" w:rsidRPr="004E7801" w:rsidRDefault="00ED6D41" w:rsidP="00AE4F0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4C2975C3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5A3342EE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B9B9812" w14:textId="77777777" w:rsidR="00A77672" w:rsidRPr="00AA0211" w:rsidRDefault="00A77672" w:rsidP="00A77672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Резисторы</w:t>
            </w:r>
          </w:p>
        </w:tc>
        <w:tc>
          <w:tcPr>
            <w:tcW w:w="3439" w:type="dxa"/>
            <w:vAlign w:val="center"/>
          </w:tcPr>
          <w:p w14:paraId="1B25F529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A3ADADF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5EEB6098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6E5A148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268F683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FC5D1A2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3083015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08AEA3A8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6D979566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B4B68E8" w14:textId="77777777" w:rsidR="00A77672" w:rsidRPr="00AA0211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47047A0D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1CB229C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8FB8500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42A3209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1CE3F5E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061A02F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C4B1D45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04539088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2EC9115D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2ABF280" w14:textId="77777777" w:rsidR="00A77672" w:rsidRPr="00AA0211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>Резистор</w:t>
            </w:r>
            <w:proofErr w:type="spellEnd"/>
          </w:p>
        </w:tc>
        <w:tc>
          <w:tcPr>
            <w:tcW w:w="3439" w:type="dxa"/>
            <w:vAlign w:val="center"/>
          </w:tcPr>
          <w:p w14:paraId="498310E9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 xml:space="preserve">SQP 5 </w:t>
            </w:r>
            <w:proofErr w:type="spellStart"/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>Вт</w:t>
            </w:r>
            <w:proofErr w:type="spellEnd"/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 xml:space="preserve">, 68 </w:t>
            </w:r>
            <w:proofErr w:type="spellStart"/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>Ом</w:t>
            </w:r>
            <w:proofErr w:type="spellEnd"/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>, ±5%</w:t>
            </w:r>
          </w:p>
        </w:tc>
        <w:tc>
          <w:tcPr>
            <w:tcW w:w="1986" w:type="dxa"/>
            <w:vAlign w:val="center"/>
          </w:tcPr>
          <w:p w14:paraId="442C9096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CB3B171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5F7D95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</w:tcPr>
          <w:p w14:paraId="14AB2BEC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5F7D95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5C0B78F" w14:textId="77777777" w:rsidR="00A77672" w:rsidRPr="000005BA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4D4E8C9D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9754E8E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0DF1BC6B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14DC56F3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4005BD3" w14:textId="77777777" w:rsidR="00A77672" w:rsidRPr="00AA0211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7CCFACA7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461F7E4D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13D1EB9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0D0755F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833B95E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35B2EA8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C199EE6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5F44ADAD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0DD606B4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6CBD2D9" w14:textId="77777777" w:rsidR="00A77672" w:rsidRPr="00AA0211" w:rsidRDefault="00A77672" w:rsidP="00A77672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Конденсаторы</w:t>
            </w:r>
          </w:p>
        </w:tc>
        <w:tc>
          <w:tcPr>
            <w:tcW w:w="3439" w:type="dxa"/>
            <w:vAlign w:val="center"/>
          </w:tcPr>
          <w:p w14:paraId="3464B629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6AD08E1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73A6C3E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7574B75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AF6A58B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3397767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EA65CD8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7109BE47" w14:textId="77777777" w:rsidTr="00BD1A2B">
        <w:trPr>
          <w:trHeight w:val="454"/>
        </w:trPr>
        <w:tc>
          <w:tcPr>
            <w:tcW w:w="1105" w:type="dxa"/>
            <w:vAlign w:val="center"/>
          </w:tcPr>
          <w:p w14:paraId="68C7A335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DCD0E88" w14:textId="77777777" w:rsidR="00A77672" w:rsidRPr="00AA0211" w:rsidRDefault="00A77672" w:rsidP="00A77672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4EB34EEC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4FE79391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21507BB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BD6538B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84FE7B1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C786D4E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3063AC8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305FEB9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DD5AFC4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9C4C35A" w14:textId="77777777" w:rsidR="00A77672" w:rsidRPr="00AA0211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5D2934">
              <w:rPr>
                <w:rFonts w:ascii="ISOCPEUR" w:hAnsi="ISOCPEUR" w:cs="ISOCPEUR"/>
                <w:sz w:val="28"/>
                <w:szCs w:val="28"/>
              </w:rPr>
              <w:t xml:space="preserve">Конденсатор </w:t>
            </w:r>
          </w:p>
        </w:tc>
        <w:tc>
          <w:tcPr>
            <w:tcW w:w="3439" w:type="dxa"/>
            <w:vAlign w:val="center"/>
          </w:tcPr>
          <w:p w14:paraId="7C8722AB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5D2934">
              <w:rPr>
                <w:rFonts w:ascii="ISOCPEUR" w:hAnsi="ISOCPEUR"/>
                <w:sz w:val="28"/>
                <w:szCs w:val="28"/>
              </w:rPr>
              <w:t xml:space="preserve">К73-17 0.033 мкФ, 400 В, </w:t>
            </w:r>
            <w:r w:rsidRPr="00AA0211">
              <w:rPr>
                <w:rFonts w:ascii="ISOCPEUR" w:hAnsi="ISOCPEUR"/>
                <w:sz w:val="28"/>
                <w:szCs w:val="28"/>
                <w:lang w:val="en-US"/>
              </w:rPr>
              <w:t>±</w:t>
            </w:r>
            <w:r w:rsidRPr="005D2934">
              <w:rPr>
                <w:rFonts w:ascii="ISOCPEUR" w:hAnsi="ISOCPEUR"/>
                <w:sz w:val="28"/>
                <w:szCs w:val="28"/>
              </w:rPr>
              <w:t>10%</w:t>
            </w:r>
          </w:p>
        </w:tc>
        <w:tc>
          <w:tcPr>
            <w:tcW w:w="1986" w:type="dxa"/>
            <w:vAlign w:val="center"/>
          </w:tcPr>
          <w:p w14:paraId="6749E531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18EA785F" w14:textId="77777777" w:rsidR="00A77672" w:rsidRPr="00AA021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7D2E0F">
              <w:rPr>
                <w:rFonts w:ascii="ISOCPEUR" w:hAnsi="ISOCPEUR"/>
                <w:sz w:val="28"/>
                <w:szCs w:val="28"/>
              </w:rPr>
              <w:t>«</w:t>
            </w:r>
            <w:r w:rsidRPr="007D2E0F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7D2E0F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761899BE" w14:textId="77777777" w:rsidR="00A77672" w:rsidRPr="00AA021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8CF07EF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297023AF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E15AB78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4E7801" w14:paraId="7D508F8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ADDE741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DFD9BED" w14:textId="77777777" w:rsidR="00A77672" w:rsidRPr="004E7801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6553C1EA" w14:textId="77777777" w:rsidR="00A77672" w:rsidRPr="004E780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594320A6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F4856B2" w14:textId="77777777" w:rsidR="00A77672" w:rsidRPr="004E7801" w:rsidRDefault="00A77672" w:rsidP="00A77672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532D511" w14:textId="77777777" w:rsidR="00A77672" w:rsidRPr="004E7801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A249DF4" w14:textId="77777777" w:rsidR="00A77672" w:rsidRPr="004E7801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9CC7CFF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4E416EE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A77672" w:rsidRPr="00E122A7" w14:paraId="1AAD99B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6A05EC2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15FEB0E" w14:textId="77777777" w:rsidR="00A77672" w:rsidRPr="006268F4" w:rsidRDefault="00A77672" w:rsidP="00A77672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Огнестойкая кабельная линия </w:t>
            </w:r>
            <w:r w:rsidRPr="00C160F9">
              <w:rPr>
                <w:rFonts w:ascii="ISOCPEUR" w:hAnsi="ISOCPEUR"/>
                <w:sz w:val="28"/>
                <w:szCs w:val="28"/>
                <w:u w:val="single"/>
              </w:rPr>
              <w:t>“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ЛуисОКЛ</w:t>
            </w:r>
            <w:r w:rsidRPr="00C160F9">
              <w:rPr>
                <w:rFonts w:ascii="ISOCPEUR" w:hAnsi="ISOCPEUR"/>
                <w:sz w:val="28"/>
                <w:szCs w:val="28"/>
                <w:u w:val="single"/>
              </w:rPr>
              <w:t>”</w:t>
            </w:r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14:paraId="77C942DC" w14:textId="77777777" w:rsidR="00A77672" w:rsidRPr="006F1D54" w:rsidRDefault="00A77672" w:rsidP="00A77672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7F16FCC3" w14:textId="77777777" w:rsidR="00A77672" w:rsidRPr="00E122A7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FEBB502" w14:textId="77777777" w:rsidR="00A77672" w:rsidRPr="004E7801" w:rsidRDefault="00A77672" w:rsidP="00A77672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08BE46C" w14:textId="77777777" w:rsidR="00A77672" w:rsidRPr="00E122A7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1C6BCC8" w14:textId="77777777" w:rsidR="00A77672" w:rsidRPr="00E122A7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0450B51" w14:textId="77777777" w:rsidR="00A77672" w:rsidRPr="00E122A7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3CFEC6B" w14:textId="77777777" w:rsidR="00A77672" w:rsidRPr="00E122A7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E122A7" w14:paraId="4B54199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0EF566E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8D375FA" w14:textId="77777777" w:rsidR="00A77672" w:rsidRPr="004E7801" w:rsidRDefault="00A77672" w:rsidP="00A77672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7361E49D" w14:textId="77777777" w:rsidR="00A77672" w:rsidRPr="00E122A7" w:rsidRDefault="00A77672" w:rsidP="00A77672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D8C515A" w14:textId="77777777" w:rsidR="00A77672" w:rsidRPr="00E122A7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B1995FA" w14:textId="77777777" w:rsidR="00A77672" w:rsidRPr="004E7801" w:rsidRDefault="00A77672" w:rsidP="00A77672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F9B7F11" w14:textId="77777777" w:rsidR="00A77672" w:rsidRPr="00E122A7" w:rsidRDefault="00A77672" w:rsidP="00A77672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B66BAEC" w14:textId="77777777" w:rsidR="00A77672" w:rsidRPr="00E122A7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F1D9A11" w14:textId="77777777" w:rsidR="00A77672" w:rsidRPr="00E122A7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DAC7011" w14:textId="77777777" w:rsidR="00A77672" w:rsidRPr="00E122A7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BD1DEF" w14:paraId="26167BB2" w14:textId="77777777" w:rsidTr="006F1D54">
        <w:trPr>
          <w:trHeight w:val="454"/>
        </w:trPr>
        <w:tc>
          <w:tcPr>
            <w:tcW w:w="1105" w:type="dxa"/>
            <w:vAlign w:val="center"/>
          </w:tcPr>
          <w:p w14:paraId="746762EA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D4AA4C4" w14:textId="77777777" w:rsidR="00A77672" w:rsidRPr="00263272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E11E25">
              <w:rPr>
                <w:rFonts w:ascii="ISOCPEUR" w:hAnsi="ISOCPEUR"/>
                <w:sz w:val="28"/>
                <w:szCs w:val="28"/>
              </w:rPr>
              <w:t xml:space="preserve">Огнестойкий низкотоксичный кабель </w:t>
            </w:r>
            <w:r w:rsidRPr="00F75264">
              <w:rPr>
                <w:rFonts w:ascii="ISOCPEUR" w:hAnsi="ISOCPEUR"/>
                <w:sz w:val="28"/>
                <w:szCs w:val="28"/>
              </w:rPr>
              <w:t>(</w:t>
            </w:r>
            <w:r w:rsidRPr="009D4B0B">
              <w:rPr>
                <w:rFonts w:ascii="ISOCPEUR" w:hAnsi="ISOCPEUR"/>
                <w:sz w:val="28"/>
                <w:szCs w:val="28"/>
              </w:rPr>
              <w:t>1</w:t>
            </w:r>
            <w:r w:rsidRPr="00F75264"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 w:rsidRPr="00F75264">
              <w:rPr>
                <w:rFonts w:ascii="ISOCPEUR" w:hAnsi="ISOCPEUR"/>
                <w:sz w:val="28"/>
                <w:szCs w:val="28"/>
              </w:rPr>
              <w:t>мм.кв</w:t>
            </w:r>
            <w:proofErr w:type="spellEnd"/>
            <w:r w:rsidRPr="00F75264">
              <w:rPr>
                <w:rFonts w:ascii="ISOCPEUR" w:hAnsi="ISOCPEUR"/>
                <w:sz w:val="28"/>
                <w:szCs w:val="28"/>
              </w:rPr>
              <w:t>.)</w:t>
            </w:r>
          </w:p>
        </w:tc>
        <w:tc>
          <w:tcPr>
            <w:tcW w:w="3439" w:type="dxa"/>
            <w:vAlign w:val="center"/>
          </w:tcPr>
          <w:p w14:paraId="739FD37C" w14:textId="77777777" w:rsidR="00A77672" w:rsidRP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33711F">
              <w:rPr>
                <w:rFonts w:ascii="ISOCPEUR" w:hAnsi="ISOCPEUR"/>
                <w:sz w:val="28"/>
                <w:szCs w:val="28"/>
              </w:rPr>
              <w:t>КСРВнг</w:t>
            </w:r>
            <w:proofErr w:type="spellEnd"/>
            <w:r w:rsidRPr="0033711F">
              <w:rPr>
                <w:rFonts w:ascii="ISOCPEUR" w:hAnsi="ISOCPEUR"/>
                <w:sz w:val="28"/>
                <w:szCs w:val="28"/>
              </w:rPr>
              <w:t>(А)-</w:t>
            </w:r>
            <w:proofErr w:type="spellStart"/>
            <w:r w:rsidRPr="0033711F">
              <w:rPr>
                <w:rFonts w:ascii="ISOCPEUR" w:hAnsi="ISOCPEUR"/>
                <w:sz w:val="28"/>
                <w:szCs w:val="28"/>
              </w:rPr>
              <w:t>FRLSLTx</w:t>
            </w:r>
            <w:proofErr w:type="spellEnd"/>
            <w:r w:rsidRPr="00191944">
              <w:rPr>
                <w:rFonts w:ascii="ISOCPEUR" w:hAnsi="ISOCPEUR"/>
                <w:sz w:val="28"/>
                <w:szCs w:val="28"/>
              </w:rPr>
              <w:t xml:space="preserve"> 1х2х</w:t>
            </w:r>
            <w:r>
              <w:rPr>
                <w:rFonts w:ascii="ISOCPEUR" w:hAnsi="ISOCPEUR"/>
                <w:sz w:val="28"/>
                <w:szCs w:val="28"/>
              </w:rPr>
              <w:t>1</w:t>
            </w:r>
            <w:r w:rsidRPr="00191944">
              <w:rPr>
                <w:rFonts w:ascii="ISOCPEUR" w:hAnsi="ISOCPEUR"/>
                <w:sz w:val="28"/>
                <w:szCs w:val="28"/>
              </w:rPr>
              <w:t>,</w:t>
            </w:r>
            <w:r>
              <w:rPr>
                <w:rFonts w:ascii="ISOCPEUR" w:hAnsi="ISOCPEUR"/>
                <w:sz w:val="28"/>
                <w:szCs w:val="28"/>
              </w:rPr>
              <w:t>13</w:t>
            </w:r>
          </w:p>
        </w:tc>
        <w:tc>
          <w:tcPr>
            <w:tcW w:w="1986" w:type="dxa"/>
            <w:vAlign w:val="center"/>
          </w:tcPr>
          <w:p w14:paraId="5581258B" w14:textId="77777777" w:rsidR="00A77672" w:rsidRPr="0094295A" w:rsidRDefault="00A77672" w:rsidP="00A77672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68A3C1B" w14:textId="77777777" w:rsidR="00A77672" w:rsidRPr="0094295A" w:rsidRDefault="00A77672" w:rsidP="00A77672">
            <w:pPr>
              <w:keepLines/>
              <w:spacing w:line="276" w:lineRule="auto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1030C642" w14:textId="77777777" w:rsidR="00A77672" w:rsidRPr="00263272" w:rsidRDefault="00A77672" w:rsidP="00A77672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3A327B6A" w14:textId="77777777" w:rsidR="00A77672" w:rsidRP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1318</w:t>
            </w:r>
          </w:p>
        </w:tc>
        <w:tc>
          <w:tcPr>
            <w:tcW w:w="1418" w:type="dxa"/>
            <w:vAlign w:val="center"/>
          </w:tcPr>
          <w:p w14:paraId="3DB55625" w14:textId="77777777" w:rsidR="00A77672" w:rsidRPr="002632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0B68B9A" w14:textId="77777777" w:rsidR="00A77672" w:rsidRPr="00BD1DEF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7E0DD9" w14:paraId="4C127D87" w14:textId="77777777" w:rsidTr="006F1D54">
        <w:trPr>
          <w:trHeight w:val="454"/>
        </w:trPr>
        <w:tc>
          <w:tcPr>
            <w:tcW w:w="1105" w:type="dxa"/>
            <w:vAlign w:val="center"/>
          </w:tcPr>
          <w:p w14:paraId="4794331B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B796BAD" w14:textId="77777777" w:rsidR="00A77672" w:rsidRPr="00EE54A0" w:rsidRDefault="00A77672" w:rsidP="00A77672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E11E25">
              <w:rPr>
                <w:rFonts w:ascii="ISOCPEUR" w:hAnsi="ISOCPEUR"/>
                <w:sz w:val="28"/>
                <w:szCs w:val="28"/>
              </w:rPr>
              <w:t xml:space="preserve">Низкотоксичный кабель ParLan U/UTP Cat5e </w:t>
            </w:r>
          </w:p>
        </w:tc>
        <w:tc>
          <w:tcPr>
            <w:tcW w:w="3439" w:type="dxa"/>
            <w:vAlign w:val="center"/>
          </w:tcPr>
          <w:p w14:paraId="1C248FA9" w14:textId="77777777" w:rsidR="00A77672" w:rsidRPr="00EE54A0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1216E4">
              <w:rPr>
                <w:rFonts w:ascii="ISOCPEUR" w:hAnsi="ISOCPEUR"/>
                <w:sz w:val="28"/>
                <w:szCs w:val="28"/>
              </w:rPr>
              <w:t>PVCLS нг(А)-</w:t>
            </w:r>
            <w:proofErr w:type="spellStart"/>
            <w:r w:rsidRPr="001216E4">
              <w:rPr>
                <w:rFonts w:ascii="ISOCPEUR" w:hAnsi="ISOCPEUR"/>
                <w:sz w:val="28"/>
                <w:szCs w:val="28"/>
              </w:rPr>
              <w:t>FRLSLTx</w:t>
            </w:r>
            <w:proofErr w:type="spellEnd"/>
            <w:r w:rsidRPr="001216E4">
              <w:rPr>
                <w:rFonts w:ascii="ISOCPEUR" w:hAnsi="ISOCPEUR"/>
                <w:sz w:val="28"/>
                <w:szCs w:val="28"/>
              </w:rPr>
              <w:t xml:space="preserve"> 4х2х0,52</w:t>
            </w:r>
          </w:p>
        </w:tc>
        <w:tc>
          <w:tcPr>
            <w:tcW w:w="1986" w:type="dxa"/>
            <w:vAlign w:val="center"/>
          </w:tcPr>
          <w:p w14:paraId="41A808A2" w14:textId="77777777" w:rsidR="00A77672" w:rsidRPr="00EE54A0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65FF834" w14:textId="77777777" w:rsidR="00A77672" w:rsidRPr="00EE54A0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0AC1DC6E" w14:textId="77777777" w:rsidR="00A77672" w:rsidRPr="00EE54A0" w:rsidRDefault="00A77672" w:rsidP="00A77672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4A320CE6" w14:textId="77777777" w:rsidR="00A77672" w:rsidRP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14:paraId="7D25C272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2CA18906" w14:textId="77777777" w:rsidR="00A77672" w:rsidRPr="007E0DD9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BD1DEF" w14:paraId="72967DE1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7C666F6B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0CD51BD" w14:textId="77777777" w:rsidR="00A77672" w:rsidRPr="007546E9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8E5E12">
              <w:rPr>
                <w:rFonts w:ascii="ISOCPEUR" w:hAnsi="ISOCPEUR"/>
                <w:sz w:val="28"/>
                <w:szCs w:val="28"/>
              </w:rPr>
              <w:t xml:space="preserve">Труба ПНД гибкая гофрированная легкая </w:t>
            </w:r>
            <w:r w:rsidRPr="003E459C">
              <w:rPr>
                <w:rFonts w:ascii="ISOCPEUR" w:hAnsi="ISOCPEUR"/>
                <w:sz w:val="28"/>
                <w:szCs w:val="28"/>
              </w:rPr>
              <w:t>∅</w:t>
            </w:r>
            <w:r w:rsidRPr="008E5E12">
              <w:rPr>
                <w:rFonts w:ascii="ISOCPEUR" w:hAnsi="ISOCPEUR"/>
                <w:sz w:val="28"/>
                <w:szCs w:val="28"/>
              </w:rPr>
              <w:t xml:space="preserve">20 мм </w:t>
            </w:r>
          </w:p>
        </w:tc>
        <w:tc>
          <w:tcPr>
            <w:tcW w:w="3439" w:type="dxa"/>
            <w:vAlign w:val="center"/>
          </w:tcPr>
          <w:p w14:paraId="5FC5687F" w14:textId="77777777" w:rsidR="00A77672" w:rsidRPr="00DF0774" w:rsidRDefault="00A77672" w:rsidP="00A77672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 w:rsidRPr="00180BC3">
              <w:rPr>
                <w:rFonts w:ascii="ISOCPEUR" w:hAnsi="ISOCPEUR"/>
                <w:sz w:val="28"/>
                <w:szCs w:val="28"/>
              </w:rPr>
              <w:t>9192</w:t>
            </w:r>
            <w:r>
              <w:rPr>
                <w:rFonts w:ascii="ISOCPEUR" w:hAnsi="ISOCPEUR"/>
                <w:sz w:val="28"/>
                <w:szCs w:val="28"/>
              </w:rPr>
              <w:t>0</w:t>
            </w:r>
          </w:p>
        </w:tc>
        <w:tc>
          <w:tcPr>
            <w:tcW w:w="1986" w:type="dxa"/>
            <w:vAlign w:val="center"/>
          </w:tcPr>
          <w:p w14:paraId="3346A9C1" w14:textId="77777777" w:rsidR="00A77672" w:rsidRPr="00DF0774" w:rsidRDefault="00A77672" w:rsidP="00A77672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8EB1958" w14:textId="77777777" w:rsidR="00A77672" w:rsidRPr="00DF0774" w:rsidRDefault="00A77672" w:rsidP="00A77672">
            <w:pPr>
              <w:keepLines/>
              <w:ind w:left="-27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14:paraId="2E3822B5" w14:textId="77777777" w:rsidR="00A77672" w:rsidRPr="00DF0774" w:rsidRDefault="00A77672" w:rsidP="00A77672">
            <w:pPr>
              <w:keepLines/>
              <w:ind w:left="-26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B24802"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3A983626" w14:textId="77777777" w:rsidR="00A77672" w:rsidRPr="009C51CF" w:rsidRDefault="00A77672" w:rsidP="00A77672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854</w:t>
            </w:r>
          </w:p>
        </w:tc>
        <w:tc>
          <w:tcPr>
            <w:tcW w:w="1418" w:type="dxa"/>
            <w:vAlign w:val="center"/>
          </w:tcPr>
          <w:p w14:paraId="7C6212B6" w14:textId="77777777" w:rsidR="00A77672" w:rsidRPr="009C51CF" w:rsidRDefault="00A77672" w:rsidP="00A77672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5974D830" w14:textId="77777777" w:rsidR="00A77672" w:rsidRPr="00BD1DEF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186C4B1D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126815C8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E1842A4" w14:textId="77777777" w:rsidR="00A77672" w:rsidRPr="00E9225A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323C4">
              <w:rPr>
                <w:rFonts w:ascii="ISOCPEUR" w:hAnsi="ISOCPEUR"/>
                <w:sz w:val="28"/>
                <w:szCs w:val="28"/>
              </w:rPr>
              <w:t xml:space="preserve">Держатель оцинкованный односторонний, </w:t>
            </w:r>
            <w:r>
              <w:rPr>
                <w:rFonts w:ascii="ISOCPEUR" w:hAnsi="ISOCPEUR"/>
                <w:sz w:val="28"/>
                <w:szCs w:val="28"/>
              </w:rPr>
              <w:t xml:space="preserve">для трубы </w:t>
            </w:r>
            <w:r w:rsidRPr="003E459C">
              <w:rPr>
                <w:rFonts w:ascii="ISOCPEUR" w:hAnsi="ISOCPEUR"/>
                <w:sz w:val="28"/>
                <w:szCs w:val="28"/>
              </w:rPr>
              <w:t>∅</w:t>
            </w:r>
            <w:r w:rsidRPr="00E323C4">
              <w:rPr>
                <w:rFonts w:ascii="ISOCPEUR" w:hAnsi="ISOCPEUR"/>
                <w:sz w:val="28"/>
                <w:szCs w:val="28"/>
              </w:rPr>
              <w:t>20мм</w:t>
            </w:r>
          </w:p>
        </w:tc>
        <w:tc>
          <w:tcPr>
            <w:tcW w:w="3439" w:type="dxa"/>
            <w:vAlign w:val="center"/>
          </w:tcPr>
          <w:p w14:paraId="43C17521" w14:textId="77777777" w:rsidR="00A77672" w:rsidRPr="00E9225A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323C4">
              <w:rPr>
                <w:rFonts w:ascii="ISOCPEUR" w:hAnsi="ISOCPEUR" w:cs="ISOCPEUR"/>
                <w:sz w:val="28"/>
                <w:szCs w:val="28"/>
              </w:rPr>
              <w:t>53332</w:t>
            </w:r>
          </w:p>
        </w:tc>
        <w:tc>
          <w:tcPr>
            <w:tcW w:w="1986" w:type="dxa"/>
            <w:vAlign w:val="center"/>
          </w:tcPr>
          <w:p w14:paraId="6FB74DE0" w14:textId="77777777" w:rsidR="00A77672" w:rsidRPr="00E9225A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663370E0" w14:textId="77777777" w:rsidR="00A77672" w:rsidRPr="00E9225A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5E7E2DCB" w14:textId="77777777" w:rsidR="00A77672" w:rsidRPr="00881CFE" w:rsidRDefault="00A77672" w:rsidP="00A77672">
            <w:pPr>
              <w:keepLines/>
              <w:tabs>
                <w:tab w:val="left" w:pos="375"/>
                <w:tab w:val="center" w:pos="540"/>
              </w:tabs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eastAsia="ISOCPEUR" w:hAnsi="ISOCPEUR" w:cs="ISOCPEUR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9AFBE95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3700</w:t>
            </w:r>
          </w:p>
        </w:tc>
        <w:tc>
          <w:tcPr>
            <w:tcW w:w="1418" w:type="dxa"/>
            <w:vAlign w:val="center"/>
          </w:tcPr>
          <w:p w14:paraId="562F1AF1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68296DF5" w14:textId="77777777" w:rsidR="00A77672" w:rsidRPr="00E9225A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574B69C4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0D8A5BB9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FED86ED" w14:textId="77777777" w:rsidR="00A77672" w:rsidRPr="00E9225A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27C24">
              <w:rPr>
                <w:rFonts w:ascii="ISOCPEUR" w:hAnsi="ISOCPEUR" w:cs="ISOCPEUR"/>
                <w:sz w:val="28"/>
                <w:szCs w:val="28"/>
              </w:rPr>
              <w:t xml:space="preserve">Кабель-канал магистральный 40х25 </w:t>
            </w:r>
          </w:p>
        </w:tc>
        <w:tc>
          <w:tcPr>
            <w:tcW w:w="3439" w:type="dxa"/>
            <w:vAlign w:val="center"/>
          </w:tcPr>
          <w:p w14:paraId="265DE6D9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27C24">
              <w:rPr>
                <w:rFonts w:ascii="ISOCPEUR" w:hAnsi="ISOCPEUR" w:cs="ISOCPEUR"/>
                <w:sz w:val="28"/>
                <w:szCs w:val="28"/>
              </w:rPr>
              <w:t>CKK11-040-025-1-K01</w:t>
            </w:r>
          </w:p>
        </w:tc>
        <w:tc>
          <w:tcPr>
            <w:tcW w:w="1986" w:type="dxa"/>
            <w:vAlign w:val="center"/>
          </w:tcPr>
          <w:p w14:paraId="7B6DE7DF" w14:textId="77777777" w:rsidR="00A77672" w:rsidRPr="00E9225A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42655C6F" w14:textId="77777777" w:rsidR="00A77672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4597E311" w14:textId="77777777" w:rsidR="00A77672" w:rsidRPr="00881CF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6EEEEDB9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310</w:t>
            </w:r>
          </w:p>
        </w:tc>
        <w:tc>
          <w:tcPr>
            <w:tcW w:w="1418" w:type="dxa"/>
            <w:vAlign w:val="center"/>
          </w:tcPr>
          <w:p w14:paraId="5F22B749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51DE46B5" w14:textId="77777777" w:rsidR="00A77672" w:rsidRPr="00E9225A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001B4385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03256025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BE61A0C" w14:textId="77777777" w:rsidR="00A77672" w:rsidRPr="00E9225A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27C24">
              <w:rPr>
                <w:rFonts w:ascii="ISOCPEUR" w:hAnsi="ISOCPEUR"/>
                <w:sz w:val="28"/>
                <w:szCs w:val="28"/>
              </w:rPr>
              <w:t xml:space="preserve">Скоба металлическая </w:t>
            </w:r>
            <w:proofErr w:type="spellStart"/>
            <w:r w:rsidRPr="00E27C24">
              <w:rPr>
                <w:rFonts w:ascii="ISOCPEUR" w:hAnsi="ISOCPEUR"/>
                <w:sz w:val="28"/>
                <w:szCs w:val="28"/>
              </w:rPr>
              <w:t>однолапковая</w:t>
            </w:r>
            <w:proofErr w:type="spellEnd"/>
            <w:r w:rsidRPr="00E27C24">
              <w:rPr>
                <w:rFonts w:ascii="ISOCPEUR" w:hAnsi="ISOCPEUR"/>
                <w:sz w:val="28"/>
                <w:szCs w:val="28"/>
              </w:rPr>
              <w:t xml:space="preserve"> d14-15мм</w:t>
            </w:r>
          </w:p>
        </w:tc>
        <w:tc>
          <w:tcPr>
            <w:tcW w:w="3439" w:type="dxa"/>
            <w:vAlign w:val="center"/>
          </w:tcPr>
          <w:p w14:paraId="55821773" w14:textId="77777777" w:rsidR="00A77672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27C24">
              <w:rPr>
                <w:rFonts w:ascii="ISOCPEUR" w:hAnsi="ISOCPEUR"/>
                <w:sz w:val="28"/>
                <w:szCs w:val="28"/>
              </w:rPr>
              <w:t>CMAT10-14-100</w:t>
            </w:r>
          </w:p>
        </w:tc>
        <w:tc>
          <w:tcPr>
            <w:tcW w:w="1986" w:type="dxa"/>
            <w:vAlign w:val="center"/>
          </w:tcPr>
          <w:p w14:paraId="7ACA867E" w14:textId="77777777" w:rsidR="00A77672" w:rsidRPr="00E9225A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4696894F" w14:textId="77777777" w:rsidR="00A77672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181E6728" w14:textId="77777777" w:rsidR="00A77672" w:rsidRPr="00881CF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16819A2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1345</w:t>
            </w:r>
          </w:p>
        </w:tc>
        <w:tc>
          <w:tcPr>
            <w:tcW w:w="1418" w:type="dxa"/>
            <w:vAlign w:val="center"/>
          </w:tcPr>
          <w:p w14:paraId="71AC4D37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7A1B305C" w14:textId="77777777" w:rsidR="00A77672" w:rsidRPr="00E9225A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77ACF023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30F9EFCD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F7164EF" w14:textId="77777777" w:rsidR="00A77672" w:rsidRPr="004917CE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3E459C">
              <w:rPr>
                <w:rFonts w:ascii="ISOCPEUR" w:hAnsi="ISOCPEUR"/>
                <w:sz w:val="28"/>
                <w:szCs w:val="28"/>
              </w:rPr>
              <w:t>Труба П</w:t>
            </w:r>
            <w:r>
              <w:rPr>
                <w:rFonts w:ascii="ISOCPEUR" w:hAnsi="ISOCPEUR"/>
                <w:sz w:val="28"/>
                <w:szCs w:val="28"/>
              </w:rPr>
              <w:t>ВХ</w:t>
            </w:r>
            <w:r w:rsidRPr="003E459C">
              <w:rPr>
                <w:rFonts w:ascii="ISOCPEUR" w:hAnsi="ISOCPEUR"/>
                <w:sz w:val="28"/>
                <w:szCs w:val="28"/>
              </w:rPr>
              <w:t xml:space="preserve"> жесткая гладкая</w:t>
            </w:r>
            <w:r w:rsidRPr="003E459C"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  <w:r w:rsidRPr="003E459C">
              <w:rPr>
                <w:rFonts w:ascii="ISOCPEUR" w:hAnsi="ISOCPEUR"/>
                <w:sz w:val="28"/>
                <w:szCs w:val="28"/>
              </w:rPr>
              <w:t>∅</w:t>
            </w:r>
            <w:r>
              <w:rPr>
                <w:rFonts w:ascii="ISOCPEUR" w:hAnsi="ISOCPEUR"/>
                <w:sz w:val="28"/>
                <w:szCs w:val="28"/>
              </w:rPr>
              <w:t>50</w:t>
            </w:r>
          </w:p>
        </w:tc>
        <w:tc>
          <w:tcPr>
            <w:tcW w:w="3439" w:type="dxa"/>
            <w:vAlign w:val="center"/>
          </w:tcPr>
          <w:p w14:paraId="3C3A2EC5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75269">
              <w:rPr>
                <w:rFonts w:ascii="ISOCPEUR" w:hAnsi="ISOCPEUR"/>
                <w:sz w:val="28"/>
                <w:szCs w:val="28"/>
              </w:rPr>
              <w:t>63550</w:t>
            </w:r>
          </w:p>
        </w:tc>
        <w:tc>
          <w:tcPr>
            <w:tcW w:w="1986" w:type="dxa"/>
            <w:vAlign w:val="center"/>
          </w:tcPr>
          <w:p w14:paraId="1F20FE7B" w14:textId="77777777" w:rsidR="00A77672" w:rsidRPr="004917CE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4FCF7007" w14:textId="77777777" w:rsidR="00A77672" w:rsidRPr="004917CE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640990FC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5E0C0895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14:paraId="0EB231B2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65292CEA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6F1EDD32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40855478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6064CD8" w14:textId="77777777" w:rsidR="00A77672" w:rsidRPr="004917CE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323C4">
              <w:rPr>
                <w:rFonts w:ascii="ISOCPEUR" w:hAnsi="ISOCPEUR"/>
                <w:sz w:val="28"/>
                <w:szCs w:val="28"/>
              </w:rPr>
              <w:t xml:space="preserve">Держатель оцинкованный двусторонний, </w:t>
            </w:r>
            <w:r w:rsidRPr="00DA1EB8">
              <w:rPr>
                <w:rFonts w:ascii="ISOCPEUR" w:hAnsi="ISOCPEUR"/>
                <w:sz w:val="28"/>
                <w:szCs w:val="28"/>
              </w:rPr>
              <w:t xml:space="preserve">для трубы </w:t>
            </w:r>
            <w:r w:rsidRPr="00C1778E">
              <w:rPr>
                <w:rFonts w:ascii="ISOCPEUR" w:hAnsi="ISOCPEUR"/>
                <w:sz w:val="28"/>
                <w:szCs w:val="28"/>
              </w:rPr>
              <w:t>D</w:t>
            </w:r>
            <w:r w:rsidRPr="00DA1EB8">
              <w:rPr>
                <w:rFonts w:ascii="ISOCPEUR" w:hAnsi="ISOCPEUR"/>
                <w:sz w:val="28"/>
                <w:szCs w:val="28"/>
              </w:rPr>
              <w:t>50мм</w:t>
            </w:r>
          </w:p>
        </w:tc>
        <w:tc>
          <w:tcPr>
            <w:tcW w:w="3439" w:type="dxa"/>
            <w:vAlign w:val="center"/>
          </w:tcPr>
          <w:p w14:paraId="4ABEDEB9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75269">
              <w:rPr>
                <w:rFonts w:ascii="ISOCPEUR" w:hAnsi="ISOCPEUR"/>
                <w:sz w:val="28"/>
                <w:szCs w:val="28"/>
              </w:rPr>
              <w:t>53361</w:t>
            </w:r>
          </w:p>
        </w:tc>
        <w:tc>
          <w:tcPr>
            <w:tcW w:w="1986" w:type="dxa"/>
            <w:vAlign w:val="center"/>
          </w:tcPr>
          <w:p w14:paraId="17733A66" w14:textId="77777777" w:rsidR="00A77672" w:rsidRPr="004917CE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A9410B4" w14:textId="77777777" w:rsidR="00A77672" w:rsidRPr="004917CE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5D51A554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0405C7D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130</w:t>
            </w:r>
          </w:p>
        </w:tc>
        <w:tc>
          <w:tcPr>
            <w:tcW w:w="1418" w:type="dxa"/>
            <w:vAlign w:val="center"/>
          </w:tcPr>
          <w:p w14:paraId="6028DA23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1A45496F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14DFA5FD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0E18B802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557ED7B" w14:textId="77777777" w:rsidR="00A77672" w:rsidRPr="004917CE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8E5E12">
              <w:rPr>
                <w:rFonts w:ascii="ISOCPEUR" w:hAnsi="ISOCPEUR"/>
                <w:sz w:val="28"/>
                <w:szCs w:val="28"/>
              </w:rPr>
              <w:t>Универсальный дюбель 6х32 мм</w:t>
            </w:r>
          </w:p>
        </w:tc>
        <w:tc>
          <w:tcPr>
            <w:tcW w:w="3439" w:type="dxa"/>
            <w:vAlign w:val="center"/>
          </w:tcPr>
          <w:p w14:paraId="793E6FD5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B675C">
              <w:rPr>
                <w:rFonts w:ascii="ISOCPEUR" w:hAnsi="ISOCPEUR"/>
                <w:sz w:val="28"/>
                <w:szCs w:val="28"/>
              </w:rPr>
              <w:t>CM280632</w:t>
            </w:r>
          </w:p>
        </w:tc>
        <w:tc>
          <w:tcPr>
            <w:tcW w:w="1986" w:type="dxa"/>
            <w:vAlign w:val="center"/>
          </w:tcPr>
          <w:p w14:paraId="6B552AA6" w14:textId="77777777" w:rsidR="00A77672" w:rsidRPr="004917CE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3D520E47" w14:textId="77777777" w:rsidR="00A77672" w:rsidRPr="004917CE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0FFA89E5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988D057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5045</w:t>
            </w:r>
          </w:p>
        </w:tc>
        <w:tc>
          <w:tcPr>
            <w:tcW w:w="1418" w:type="dxa"/>
            <w:vAlign w:val="center"/>
          </w:tcPr>
          <w:p w14:paraId="30AD4B49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032DF369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170683A0" w14:textId="77777777" w:rsidTr="000355D9">
        <w:trPr>
          <w:trHeight w:val="454"/>
        </w:trPr>
        <w:tc>
          <w:tcPr>
            <w:tcW w:w="1105" w:type="dxa"/>
            <w:vAlign w:val="center"/>
          </w:tcPr>
          <w:p w14:paraId="62EFA025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DDF95FE" w14:textId="77777777" w:rsidR="00A77672" w:rsidRPr="004917CE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8E5E12">
              <w:rPr>
                <w:rFonts w:ascii="ISOCPEUR" w:hAnsi="ISOCPEUR"/>
                <w:sz w:val="28"/>
                <w:szCs w:val="28"/>
              </w:rPr>
              <w:t xml:space="preserve">Саморез стальной оцинкованный, с пресс-шайбой </w:t>
            </w:r>
            <w:r w:rsidRPr="006B675C">
              <w:rPr>
                <w:rFonts w:ascii="ISOCPEUR" w:hAnsi="ISOCPEUR"/>
                <w:sz w:val="28"/>
                <w:szCs w:val="28"/>
              </w:rPr>
              <w:t>4.2x41</w:t>
            </w:r>
          </w:p>
        </w:tc>
        <w:tc>
          <w:tcPr>
            <w:tcW w:w="3439" w:type="dxa"/>
            <w:vAlign w:val="center"/>
          </w:tcPr>
          <w:p w14:paraId="2589EFFE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323C4">
              <w:rPr>
                <w:rFonts w:ascii="ISOCPEUR" w:hAnsi="ISOCPEUR"/>
                <w:sz w:val="28"/>
                <w:szCs w:val="28"/>
              </w:rPr>
              <w:t>CM275041</w:t>
            </w:r>
          </w:p>
        </w:tc>
        <w:tc>
          <w:tcPr>
            <w:tcW w:w="1986" w:type="dxa"/>
            <w:vAlign w:val="center"/>
          </w:tcPr>
          <w:p w14:paraId="37C89806" w14:textId="77777777" w:rsidR="00A77672" w:rsidRPr="004917CE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</w:tcPr>
          <w:p w14:paraId="257CF33A" w14:textId="77777777" w:rsidR="00A77672" w:rsidRPr="004917CE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3063E6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14:paraId="458BB1C4" w14:textId="77777777" w:rsidR="00A77672" w:rsidRPr="004917C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B2F80CD" w14:textId="77777777" w:rsidR="00A77672" w:rsidRPr="009C51CF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5045</w:t>
            </w:r>
          </w:p>
        </w:tc>
        <w:tc>
          <w:tcPr>
            <w:tcW w:w="1418" w:type="dxa"/>
            <w:vAlign w:val="center"/>
          </w:tcPr>
          <w:p w14:paraId="086CEEB9" w14:textId="77777777" w:rsidR="00A77672" w:rsidRPr="00DE174A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560EF62A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77672" w:rsidRPr="004E7801" w14:paraId="3D9B2928" w14:textId="77777777" w:rsidTr="00840F8A">
        <w:trPr>
          <w:trHeight w:val="454"/>
        </w:trPr>
        <w:tc>
          <w:tcPr>
            <w:tcW w:w="1105" w:type="dxa"/>
            <w:vAlign w:val="center"/>
          </w:tcPr>
          <w:p w14:paraId="6FF446D9" w14:textId="77777777" w:rsidR="00A77672" w:rsidRPr="004E7801" w:rsidRDefault="00A77672" w:rsidP="00A77672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94ED5BE" w14:textId="77777777" w:rsidR="00A77672" w:rsidRPr="00E55377" w:rsidRDefault="00A77672" w:rsidP="00A77672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A0211">
              <w:rPr>
                <w:rFonts w:ascii="ISOCPEUR" w:hAnsi="ISOCPEUR"/>
                <w:sz w:val="28"/>
                <w:szCs w:val="28"/>
              </w:rPr>
              <w:t xml:space="preserve">Коробка огнестойкая монтажная </w:t>
            </w:r>
          </w:p>
        </w:tc>
        <w:tc>
          <w:tcPr>
            <w:tcW w:w="3439" w:type="dxa"/>
            <w:vAlign w:val="center"/>
          </w:tcPr>
          <w:p w14:paraId="306A8482" w14:textId="77777777" w:rsidR="00A77672" w:rsidRPr="00E55377" w:rsidRDefault="00A77672" w:rsidP="00A77672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 w:bidi="hi-IN"/>
              </w:rPr>
            </w:pPr>
            <w:r w:rsidRPr="00AA0211">
              <w:rPr>
                <w:rFonts w:ascii="ISOCPEUR" w:hAnsi="ISOCPEUR"/>
                <w:sz w:val="28"/>
                <w:szCs w:val="28"/>
              </w:rPr>
              <w:t>"КОМ-П/4"</w:t>
            </w:r>
          </w:p>
        </w:tc>
        <w:tc>
          <w:tcPr>
            <w:tcW w:w="1986" w:type="dxa"/>
            <w:vAlign w:val="center"/>
          </w:tcPr>
          <w:p w14:paraId="016A48B2" w14:textId="77777777" w:rsidR="00A77672" w:rsidRPr="004E7801" w:rsidRDefault="00A77672" w:rsidP="00A77672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573837E" w14:textId="77777777" w:rsidR="00A77672" w:rsidRPr="00E55377" w:rsidRDefault="00A77672" w:rsidP="00A77672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A0211"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14:paraId="1B8866C6" w14:textId="77777777" w:rsidR="00A77672" w:rsidRPr="00E55377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5F7D95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ADB6B62" w14:textId="77777777" w:rsidR="00A77672" w:rsidRPr="005D665E" w:rsidRDefault="00A77672" w:rsidP="00A77672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2EB363F2" w14:textId="77777777" w:rsidR="00A77672" w:rsidRPr="004E7801" w:rsidRDefault="00A77672" w:rsidP="00A77672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30E107C" w14:textId="77777777" w:rsidR="00A77672" w:rsidRPr="004E7801" w:rsidRDefault="00A77672" w:rsidP="00A77672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</w:tbl>
    <w:p w14:paraId="0486C1A5" w14:textId="77777777" w:rsidR="00570F78" w:rsidRPr="00781E5E" w:rsidRDefault="00570F78" w:rsidP="000F448F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DD2AB" w14:textId="77777777" w:rsidR="006A1427" w:rsidRDefault="006A1427">
      <w:r>
        <w:separator/>
      </w:r>
    </w:p>
  </w:endnote>
  <w:endnote w:type="continuationSeparator" w:id="0">
    <w:p w14:paraId="55AC132D" w14:textId="77777777" w:rsidR="006A1427" w:rsidRDefault="006A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C77B" w14:textId="77777777" w:rsidR="009D4B0B" w:rsidRDefault="009D4B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7A79" w14:textId="77777777" w:rsidR="006F1D54" w:rsidRPr="00A347F5" w:rsidRDefault="006F1D54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6F1D54" w:rsidRPr="00A347F5" w14:paraId="02B2DD33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14:paraId="760344CD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14:paraId="76736C4C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450E9B51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5C694811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14:paraId="4DFEA59E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3D247863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14:paraId="3B2B4D93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A347F5">
            <w:rPr>
              <w:rFonts w:ascii="ISOCPEUR" w:hAnsi="ISOCPEUR"/>
              <w:sz w:val="24"/>
            </w:rPr>
            <w:t>Спецификация</w:t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14:paraId="074BD18E" w14:textId="77777777" w:rsidR="006F1D54" w:rsidRPr="00A347F5" w:rsidRDefault="006F1D54" w:rsidP="00AF6FB5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6F1D54" w:rsidRPr="00A347F5" w14:paraId="1856C2FA" w14:textId="77777777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14:paraId="22DCB23D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14:paraId="07AE974C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4FEEED84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1C1AAF8E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14:paraId="46CDA2D1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59EC09A9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14:paraId="4F3B7B26" w14:textId="77777777"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14:paraId="37F04A14" w14:textId="77777777" w:rsidR="006F1D54" w:rsidRPr="00A347F5" w:rsidRDefault="00731FA6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="006F1D54"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 w:rsidR="00A77672">
            <w:rPr>
              <w:rFonts w:ascii="ISOCPEUR" w:hAnsi="ISOCPEUR"/>
              <w:noProof/>
              <w:sz w:val="20"/>
              <w:szCs w:val="20"/>
            </w:rPr>
            <w:t>2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6F1D54" w:rsidRPr="00A347F5" w14:paraId="261F96C8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53829EE6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5516D297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 xml:space="preserve">Код </w:t>
          </w:r>
          <w:proofErr w:type="spellStart"/>
          <w:r w:rsidRPr="00A347F5">
            <w:rPr>
              <w:rFonts w:ascii="ISOCPEUR" w:hAnsi="ISOCPEUR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6799E06A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1543427D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14:paraId="505A722D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38DB0E1A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14:paraId="46B8C88C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14:paraId="39F2792D" w14:textId="77777777"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14:paraId="24E82B8F" w14:textId="77777777" w:rsidR="006F1D54" w:rsidRPr="00A347F5" w:rsidRDefault="00000000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 w14:anchorId="05E50FC8">
        <v:line id="Line 11" o:spid="_x0000_s1027" style="position:absolute;flip:x;z-index:251658240;visibility:visible;mso-position-horizontal-relative:text;mso-position-vertical-relative:text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" strokeweight="1pt"/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C594" w14:textId="77777777" w:rsidR="006F1D54" w:rsidRPr="0096307C" w:rsidRDefault="006F1D54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6F1D54" w:rsidRPr="0096307C" w14:paraId="704C6265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53580C6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209A2D1C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5C14457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267AE25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E90BAE7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15EF453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14:paraId="12D00E24" w14:textId="0376D8EE" w:rsidR="006F1D54" w:rsidRPr="00030FB6" w:rsidRDefault="009D4B0B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>
            <w:rPr>
              <w:rFonts w:ascii="ISOCPEUR" w:hAnsi="ISOCPEUR"/>
              <w:sz w:val="24"/>
            </w:rPr>
            <w:t xml:space="preserve">               </w:t>
          </w:r>
          <w:r w:rsidR="00030FB6">
            <w:rPr>
              <w:rFonts w:ascii="ISOCPEUR" w:hAnsi="ISOCPEUR"/>
              <w:sz w:val="24"/>
              <w:lang w:val="en-US"/>
            </w:rPr>
            <w:t>-</w:t>
          </w:r>
          <w:r w:rsidR="00030FB6">
            <w:rPr>
              <w:rFonts w:ascii="ISOCPEUR" w:hAnsi="ISOCPEUR"/>
              <w:sz w:val="24"/>
            </w:rPr>
            <w:t>СОУЭ</w:t>
          </w: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14:paraId="52BB2377" w14:textId="77777777" w:rsidR="006F1D54" w:rsidRPr="0096307C" w:rsidRDefault="00731FA6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6F1D54" w:rsidRPr="0096307C" w14:paraId="404A652B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D67B88C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4F1FB670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EA6CFE4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0821234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9012D76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D39AFCF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14:paraId="791A448E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14:paraId="7FC4E9CD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6F1D54" w:rsidRPr="0096307C" w14:paraId="272311F9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0117FAAA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0FF80FA5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3A7CF626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6FBE08A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7E1F049" w14:textId="77777777" w:rsidR="006F1D54" w:rsidRPr="0096307C" w:rsidRDefault="006F1D54" w:rsidP="00CC2A7C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1CC1EC6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14:paraId="6EC56E3D" w14:textId="54092C57" w:rsidR="006F1D54" w:rsidRPr="0096307C" w:rsidRDefault="00A77672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77672">
            <w:rPr>
              <w:rFonts w:ascii="ISOCPEUR" w:hAnsi="ISOCPEUR"/>
              <w:sz w:val="24"/>
            </w:rPr>
            <w:t>Учебный к</w:t>
          </w:r>
          <w:r>
            <w:rPr>
              <w:rFonts w:ascii="ISOCPEUR" w:hAnsi="ISOCPEUR"/>
              <w:sz w:val="24"/>
            </w:rPr>
            <w:t>орпус</w:t>
          </w:r>
          <w:r w:rsidR="00731FA6" w:rsidRPr="0096307C">
            <w:rPr>
              <w:rFonts w:ascii="ISOCPEUR" w:hAnsi="ISOCPEUR"/>
              <w:sz w:val="24"/>
              <w:lang w:val="en-US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DOCPROPERTY</w:instrText>
          </w:r>
          <w:r w:rsidR="006F1D54" w:rsidRPr="0096307C">
            <w:rPr>
              <w:rFonts w:ascii="ISOCPEUR" w:hAnsi="ISOCPEUR"/>
              <w:sz w:val="24"/>
            </w:rPr>
            <w:instrText xml:space="preserve"> 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CUSTOMER</w:instrText>
          </w:r>
          <w:r w:rsidR="006F1D54" w:rsidRPr="0096307C">
            <w:rPr>
              <w:rFonts w:ascii="ISOCPEUR" w:hAnsi="ISOCPEUR"/>
              <w:sz w:val="24"/>
            </w:rPr>
            <w:instrText>_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ADDRESS</w:instrText>
          </w:r>
          <w:r w:rsidR="006F1D54" w:rsidRPr="0096307C">
            <w:rPr>
              <w:rFonts w:ascii="ISOCPEUR" w:hAnsi="ISOCPEUR"/>
              <w:sz w:val="24"/>
            </w:rPr>
            <w:instrText xml:space="preserve">  \*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MERGEFORMAT</w:instrText>
          </w:r>
          <w:r w:rsidR="006F1D54" w:rsidRPr="0096307C">
            <w:rPr>
              <w:rFonts w:ascii="ISOCPEUR" w:hAnsi="ISOCPEUR"/>
              <w:sz w:val="24"/>
            </w:rPr>
            <w:instrText xml:space="preserve"> </w:instrText>
          </w:r>
          <w:r w:rsidR="00731FA6" w:rsidRPr="0096307C">
            <w:rPr>
              <w:rFonts w:ascii="ISOCPEUR" w:hAnsi="ISOCPEUR"/>
              <w:sz w:val="24"/>
              <w:lang w:val="en-US"/>
            </w:rPr>
            <w:fldChar w:fldCharType="end"/>
          </w:r>
        </w:p>
      </w:tc>
    </w:tr>
    <w:tr w:rsidR="006F1D54" w:rsidRPr="0096307C" w14:paraId="3C8F6CC7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07754205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38727503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9FFBA9A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02A65681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2513AF3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14F5CF0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14:paraId="1CAD39CF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</w:tr>
    <w:tr w:rsidR="006F1D54" w:rsidRPr="0096307C" w14:paraId="7BDF40DA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654CD912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50306C04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 xml:space="preserve">Код </w:t>
          </w:r>
          <w:proofErr w:type="spellStart"/>
          <w:r w:rsidRPr="0096307C">
            <w:rPr>
              <w:rFonts w:ascii="ISOCPEUR" w:hAnsi="ISOCPEUR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6CACC58B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3B235B82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567A675D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30DC2C29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14:paraId="0996DE6A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6F1D54" w:rsidRPr="0096307C" w14:paraId="486ED68C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14:paraId="3EC7DBD0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14:paraId="144894B4" w14:textId="77777777" w:rsidR="006F1D54" w:rsidRPr="0096307C" w:rsidRDefault="00731FA6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14:paraId="3F7D8493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14:paraId="4D53C44F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219EDA6D" w14:textId="77777777" w:rsidR="006F1D54" w:rsidRPr="0096307C" w:rsidRDefault="00A77672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A77672">
            <w:rPr>
              <w:rFonts w:ascii="ISOCPEUR" w:hAnsi="ISOCPEUR"/>
              <w:sz w:val="24"/>
            </w:rPr>
            <w:t xml:space="preserve">Система оповещения и управления эвакуацией </w:t>
          </w:r>
          <w:r w:rsidR="00731FA6"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="00731FA6"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14:paraId="662E4543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14:paraId="182407FD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14:paraId="395336EC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6F1D54" w:rsidRPr="0096307C" w14:paraId="355901BA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5F299864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59C824DF" w14:textId="77777777" w:rsidR="006F1D54" w:rsidRPr="0096307C" w:rsidRDefault="00731FA6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E3B521B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4C9C081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7AEB07E0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14:paraId="259A15B0" w14:textId="77777777" w:rsidR="006F1D54" w:rsidRPr="0096307C" w:rsidRDefault="00A77672" w:rsidP="0033092E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r>
            <w:rPr>
              <w:rFonts w:ascii="ISOCPEUR" w:hAnsi="ISOCPEUR"/>
              <w:sz w:val="20"/>
              <w:szCs w:val="20"/>
            </w:rPr>
            <w:t>Р</w:t>
          </w:r>
          <w:r w:rsidR="00731FA6"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="006F1D54"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="00731FA6"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14:paraId="233EB76A" w14:textId="77777777" w:rsidR="006F1D54" w:rsidRPr="0096307C" w:rsidRDefault="00731FA6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="006F1D54"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A77672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14:paraId="380F1302" w14:textId="77777777" w:rsidR="006F1D54" w:rsidRPr="0096307C" w:rsidRDefault="00000000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fldSimple w:instr=" NUMPAGES   \* MERGEFORMAT ">
            <w:r w:rsidR="00A77672" w:rsidRPr="00A77672">
              <w:rPr>
                <w:rFonts w:ascii="ISOCPEUR" w:hAnsi="ISOCPEUR"/>
                <w:noProof/>
                <w:sz w:val="20"/>
                <w:szCs w:val="20"/>
              </w:rPr>
              <w:t>2</w:t>
            </w:r>
          </w:fldSimple>
        </w:p>
      </w:tc>
    </w:tr>
    <w:tr w:rsidR="006F1D54" w:rsidRPr="0096307C" w14:paraId="05B2A594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2A419C8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5C7DE5FF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4ED4765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DD8CCC6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0134B508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14:paraId="5E119300" w14:textId="77777777"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14:paraId="63414F73" w14:textId="77777777"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14:paraId="5B91DC05" w14:textId="77777777"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6F1D54" w:rsidRPr="0096307C" w14:paraId="7B330730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186D89D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1D30BB34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718A8E42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6B80680B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382467C1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 w:rsidR="00731FA6"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="00731FA6"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14:paraId="67AD3765" w14:textId="77777777" w:rsidR="006F1D54" w:rsidRPr="0096307C" w:rsidRDefault="00731FA6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6F1D54" w:rsidRPr="0096307C" w14:paraId="5254D1C5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FA7B30C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F8CC1E2" w14:textId="77777777" w:rsidR="006F1D54" w:rsidRPr="0096307C" w:rsidRDefault="00731FA6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25F6AB95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03213A9D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14:paraId="2CD25774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14:paraId="1C71BC63" w14:textId="77777777"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6F1D54" w:rsidRPr="0096307C" w14:paraId="3F8FC5A5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14:paraId="1B004810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14:paraId="74D94AF3" w14:textId="77777777" w:rsidR="006F1D54" w:rsidRPr="0096307C" w:rsidRDefault="00731FA6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14:paraId="4F1D54DF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14:paraId="334DCDF2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14:paraId="4AE29C13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14:paraId="728A529A" w14:textId="77777777"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</w:tr>
  </w:tbl>
  <w:p w14:paraId="099E33C5" w14:textId="77777777" w:rsidR="006F1D54" w:rsidRPr="0096307C" w:rsidRDefault="00000000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 w14:anchorId="3E453EAB">
        <v:line id="Line 9" o:spid="_x0000_s1025" style="position:absolute;flip:x;z-index:251657216;visibility:visible;mso-position-horizontal-relative:text;mso-position-vertical-relative:text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" strokeweight="1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3E11D" w14:textId="77777777" w:rsidR="006A1427" w:rsidRDefault="006A1427">
      <w:r>
        <w:separator/>
      </w:r>
    </w:p>
  </w:footnote>
  <w:footnote w:type="continuationSeparator" w:id="0">
    <w:p w14:paraId="5378026E" w14:textId="77777777" w:rsidR="006A1427" w:rsidRDefault="006A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0267" w14:textId="77777777" w:rsidR="009D4B0B" w:rsidRDefault="009D4B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8EF2" w14:textId="77777777" w:rsidR="006F1D54" w:rsidRPr="00070438" w:rsidRDefault="00000000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 w14:anchorId="5776DC0F"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1028" type="#_x0000_t202" style="position:absolute;margin-left:-41.2pt;margin-top:564.7pt;width:43.55pt;height:258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6F1D54" w:rsidRPr="00AF6FB5" w14:paraId="7C7CC969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01820270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</w:t>
                      </w:r>
                      <w:proofErr w:type="spellEnd"/>
                      <w:r w:rsidRPr="00AF6FB5">
                        <w:rPr>
                          <w:i/>
                          <w:sz w:val="16"/>
                          <w:szCs w:val="16"/>
                        </w:rPr>
                        <w:t>.№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73A42DC5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6F1D54" w:rsidRPr="00AF6FB5" w14:paraId="556FC6B1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5A47CDA2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0FA8AFDF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6F1D54" w:rsidRPr="00AF6FB5" w14:paraId="0F69046D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3C26557C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25AA4014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4ADB962D" w14:textId="77777777" w:rsidR="006F1D54" w:rsidRDefault="006F1D54" w:rsidP="00CB1828"/>
            </w:txbxContent>
          </v:textbox>
        </v:shape>
      </w:pict>
    </w:r>
  </w:p>
  <w:p w14:paraId="3817958F" w14:textId="77777777" w:rsidR="006F1D54" w:rsidRPr="00F923C0" w:rsidRDefault="006F1D54" w:rsidP="00F923C0">
    <w:pPr>
      <w:pStyle w:val="a7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977D" w14:textId="77777777" w:rsidR="006F1D54" w:rsidRPr="00070438" w:rsidRDefault="00000000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 w14:anchorId="3F9B2773"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1026" type="#_x0000_t202" style="position:absolute;margin-left:-41.15pt;margin-top:566.65pt;width:43.55pt;height:258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ZYuAIAAME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6F1D54" w:rsidRPr="00AF6FB5" w14:paraId="2D31E4D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25D2592A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</w:t>
                      </w:r>
                      <w:proofErr w:type="spellEnd"/>
                      <w:r w:rsidRPr="00AF6FB5">
                        <w:rPr>
                          <w:i/>
                          <w:sz w:val="16"/>
                          <w:szCs w:val="16"/>
                        </w:rPr>
                        <w:t>.№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11B378E7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6F1D54" w:rsidRPr="00AF6FB5" w14:paraId="078D9635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6E244140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7FE822D7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6F1D54" w:rsidRPr="00AF6FB5" w14:paraId="7B22839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5DC82BB8" w14:textId="77777777"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63422216" w14:textId="77777777"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761E9995" w14:textId="77777777" w:rsidR="006F1D54" w:rsidRDefault="006F1D54" w:rsidP="00CB1828"/>
            </w:txbxContent>
          </v:textbox>
        </v:shape>
      </w:pict>
    </w:r>
  </w:p>
  <w:p w14:paraId="0050921F" w14:textId="77777777" w:rsidR="006F1D54" w:rsidRPr="00F923C0" w:rsidRDefault="006F1D54">
    <w:pPr>
      <w:pStyle w:val="a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99919025">
    <w:abstractNumId w:val="3"/>
  </w:num>
  <w:num w:numId="2" w16cid:durableId="1476414274">
    <w:abstractNumId w:val="9"/>
  </w:num>
  <w:num w:numId="3" w16cid:durableId="1066338471">
    <w:abstractNumId w:val="2"/>
  </w:num>
  <w:num w:numId="4" w16cid:durableId="1741711084">
    <w:abstractNumId w:val="0"/>
  </w:num>
  <w:num w:numId="5" w16cid:durableId="179778045">
    <w:abstractNumId w:val="1"/>
  </w:num>
  <w:num w:numId="6" w16cid:durableId="1514765889">
    <w:abstractNumId w:val="7"/>
  </w:num>
  <w:num w:numId="7" w16cid:durableId="656689870">
    <w:abstractNumId w:val="7"/>
  </w:num>
  <w:num w:numId="8" w16cid:durableId="1527055897">
    <w:abstractNumId w:val="7"/>
  </w:num>
  <w:num w:numId="9" w16cid:durableId="1356926058">
    <w:abstractNumId w:val="8"/>
  </w:num>
  <w:num w:numId="10" w16cid:durableId="2036225527">
    <w:abstractNumId w:val="8"/>
  </w:num>
  <w:num w:numId="11" w16cid:durableId="49426234">
    <w:abstractNumId w:val="8"/>
  </w:num>
  <w:num w:numId="12" w16cid:durableId="536284522">
    <w:abstractNumId w:val="8"/>
  </w:num>
  <w:num w:numId="13" w16cid:durableId="1733582224">
    <w:abstractNumId w:val="7"/>
  </w:num>
  <w:num w:numId="14" w16cid:durableId="72892898">
    <w:abstractNumId w:val="8"/>
  </w:num>
  <w:num w:numId="15" w16cid:durableId="1263151103">
    <w:abstractNumId w:val="8"/>
  </w:num>
  <w:num w:numId="16" w16cid:durableId="1187715426">
    <w:abstractNumId w:val="8"/>
  </w:num>
  <w:num w:numId="17" w16cid:durableId="1054426911">
    <w:abstractNumId w:val="6"/>
  </w:num>
  <w:num w:numId="18" w16cid:durableId="1623732768">
    <w:abstractNumId w:val="7"/>
  </w:num>
  <w:num w:numId="19" w16cid:durableId="1045520135">
    <w:abstractNumId w:val="6"/>
  </w:num>
  <w:num w:numId="20" w16cid:durableId="1196425642">
    <w:abstractNumId w:val="6"/>
  </w:num>
  <w:num w:numId="21" w16cid:durableId="696854278">
    <w:abstractNumId w:val="5"/>
  </w:num>
  <w:num w:numId="22" w16cid:durableId="561599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FB3"/>
    <w:rsid w:val="00000392"/>
    <w:rsid w:val="00000C5E"/>
    <w:rsid w:val="00002FB3"/>
    <w:rsid w:val="00004D95"/>
    <w:rsid w:val="00005D20"/>
    <w:rsid w:val="000060EB"/>
    <w:rsid w:val="00011304"/>
    <w:rsid w:val="00011773"/>
    <w:rsid w:val="00011CD0"/>
    <w:rsid w:val="000143E0"/>
    <w:rsid w:val="00016A04"/>
    <w:rsid w:val="00023CE5"/>
    <w:rsid w:val="0002499E"/>
    <w:rsid w:val="00025D64"/>
    <w:rsid w:val="0002697D"/>
    <w:rsid w:val="00026F0A"/>
    <w:rsid w:val="00030FB6"/>
    <w:rsid w:val="00031BF0"/>
    <w:rsid w:val="00034FD2"/>
    <w:rsid w:val="00070438"/>
    <w:rsid w:val="00073713"/>
    <w:rsid w:val="00076224"/>
    <w:rsid w:val="00077604"/>
    <w:rsid w:val="00080855"/>
    <w:rsid w:val="0008102B"/>
    <w:rsid w:val="0008156A"/>
    <w:rsid w:val="00082483"/>
    <w:rsid w:val="00082DBB"/>
    <w:rsid w:val="0009335F"/>
    <w:rsid w:val="00095453"/>
    <w:rsid w:val="000A199B"/>
    <w:rsid w:val="000A38E6"/>
    <w:rsid w:val="000B2505"/>
    <w:rsid w:val="000B667F"/>
    <w:rsid w:val="000B7605"/>
    <w:rsid w:val="000C4EB5"/>
    <w:rsid w:val="000D2A0E"/>
    <w:rsid w:val="000D3C75"/>
    <w:rsid w:val="000E048D"/>
    <w:rsid w:val="000E1367"/>
    <w:rsid w:val="000E2D63"/>
    <w:rsid w:val="000F448F"/>
    <w:rsid w:val="00101FBC"/>
    <w:rsid w:val="00102528"/>
    <w:rsid w:val="001041FF"/>
    <w:rsid w:val="00110A26"/>
    <w:rsid w:val="0011154C"/>
    <w:rsid w:val="00116A3E"/>
    <w:rsid w:val="001216E4"/>
    <w:rsid w:val="001257BC"/>
    <w:rsid w:val="00126885"/>
    <w:rsid w:val="0013358C"/>
    <w:rsid w:val="00151474"/>
    <w:rsid w:val="00151D9B"/>
    <w:rsid w:val="00154ABD"/>
    <w:rsid w:val="00163CC6"/>
    <w:rsid w:val="00165414"/>
    <w:rsid w:val="00165B88"/>
    <w:rsid w:val="00174658"/>
    <w:rsid w:val="00180EF2"/>
    <w:rsid w:val="001854BD"/>
    <w:rsid w:val="0018658F"/>
    <w:rsid w:val="001908CB"/>
    <w:rsid w:val="00191944"/>
    <w:rsid w:val="0019717D"/>
    <w:rsid w:val="001A5B6F"/>
    <w:rsid w:val="001A7000"/>
    <w:rsid w:val="001B16F5"/>
    <w:rsid w:val="001B1E0D"/>
    <w:rsid w:val="001B7B09"/>
    <w:rsid w:val="001D0625"/>
    <w:rsid w:val="001D2FF6"/>
    <w:rsid w:val="001D3D2C"/>
    <w:rsid w:val="001E6EE8"/>
    <w:rsid w:val="002005C5"/>
    <w:rsid w:val="002055B3"/>
    <w:rsid w:val="00211847"/>
    <w:rsid w:val="002140C7"/>
    <w:rsid w:val="002216CD"/>
    <w:rsid w:val="00225B75"/>
    <w:rsid w:val="0023138D"/>
    <w:rsid w:val="00233D3B"/>
    <w:rsid w:val="0023407B"/>
    <w:rsid w:val="00252A21"/>
    <w:rsid w:val="00260A6F"/>
    <w:rsid w:val="002619A3"/>
    <w:rsid w:val="002631C7"/>
    <w:rsid w:val="00263272"/>
    <w:rsid w:val="0026420A"/>
    <w:rsid w:val="002703F0"/>
    <w:rsid w:val="00270B8D"/>
    <w:rsid w:val="002734FB"/>
    <w:rsid w:val="00280256"/>
    <w:rsid w:val="00280D2F"/>
    <w:rsid w:val="00282905"/>
    <w:rsid w:val="00294504"/>
    <w:rsid w:val="0029589D"/>
    <w:rsid w:val="002A1541"/>
    <w:rsid w:val="002A1FF9"/>
    <w:rsid w:val="002A268D"/>
    <w:rsid w:val="002A3890"/>
    <w:rsid w:val="002A60D5"/>
    <w:rsid w:val="002A61A5"/>
    <w:rsid w:val="002B6C21"/>
    <w:rsid w:val="002B7646"/>
    <w:rsid w:val="002C1C07"/>
    <w:rsid w:val="002C2D9A"/>
    <w:rsid w:val="002C6FB0"/>
    <w:rsid w:val="002E41BA"/>
    <w:rsid w:val="00310D98"/>
    <w:rsid w:val="00312B66"/>
    <w:rsid w:val="0031459B"/>
    <w:rsid w:val="00320AFB"/>
    <w:rsid w:val="003267C0"/>
    <w:rsid w:val="00327E2C"/>
    <w:rsid w:val="0033092E"/>
    <w:rsid w:val="0033522C"/>
    <w:rsid w:val="00336D79"/>
    <w:rsid w:val="0033711F"/>
    <w:rsid w:val="0034066B"/>
    <w:rsid w:val="00343D2D"/>
    <w:rsid w:val="00353947"/>
    <w:rsid w:val="00353955"/>
    <w:rsid w:val="003550A7"/>
    <w:rsid w:val="0035732C"/>
    <w:rsid w:val="0036138E"/>
    <w:rsid w:val="00363DC8"/>
    <w:rsid w:val="00364547"/>
    <w:rsid w:val="0037103A"/>
    <w:rsid w:val="00377283"/>
    <w:rsid w:val="00381091"/>
    <w:rsid w:val="003816F1"/>
    <w:rsid w:val="003905C8"/>
    <w:rsid w:val="0039127D"/>
    <w:rsid w:val="00394C45"/>
    <w:rsid w:val="003A45B7"/>
    <w:rsid w:val="003A4C6F"/>
    <w:rsid w:val="003A6779"/>
    <w:rsid w:val="003B1735"/>
    <w:rsid w:val="003B1992"/>
    <w:rsid w:val="003B3A79"/>
    <w:rsid w:val="003B781D"/>
    <w:rsid w:val="003C0E9B"/>
    <w:rsid w:val="003C136A"/>
    <w:rsid w:val="003D2190"/>
    <w:rsid w:val="003D39D7"/>
    <w:rsid w:val="003F1419"/>
    <w:rsid w:val="003F6A8F"/>
    <w:rsid w:val="004023CC"/>
    <w:rsid w:val="004047CA"/>
    <w:rsid w:val="00412009"/>
    <w:rsid w:val="004147C1"/>
    <w:rsid w:val="004162C6"/>
    <w:rsid w:val="00417DE4"/>
    <w:rsid w:val="0042185C"/>
    <w:rsid w:val="004276DE"/>
    <w:rsid w:val="0043067E"/>
    <w:rsid w:val="004329C0"/>
    <w:rsid w:val="00444EE0"/>
    <w:rsid w:val="0044568A"/>
    <w:rsid w:val="00445C40"/>
    <w:rsid w:val="004560F6"/>
    <w:rsid w:val="00457637"/>
    <w:rsid w:val="004657F1"/>
    <w:rsid w:val="00465DA6"/>
    <w:rsid w:val="0046727E"/>
    <w:rsid w:val="00470011"/>
    <w:rsid w:val="004875CE"/>
    <w:rsid w:val="00490246"/>
    <w:rsid w:val="004917CE"/>
    <w:rsid w:val="004930C3"/>
    <w:rsid w:val="00493609"/>
    <w:rsid w:val="004A0056"/>
    <w:rsid w:val="004A0480"/>
    <w:rsid w:val="004A3171"/>
    <w:rsid w:val="004A4A3A"/>
    <w:rsid w:val="004A4D0E"/>
    <w:rsid w:val="004B10BE"/>
    <w:rsid w:val="004B1436"/>
    <w:rsid w:val="004B65C3"/>
    <w:rsid w:val="004C3B29"/>
    <w:rsid w:val="004C6E63"/>
    <w:rsid w:val="004E59D0"/>
    <w:rsid w:val="004E7801"/>
    <w:rsid w:val="004F0CAE"/>
    <w:rsid w:val="004F3BDB"/>
    <w:rsid w:val="004F41D2"/>
    <w:rsid w:val="00511DCC"/>
    <w:rsid w:val="005202D4"/>
    <w:rsid w:val="00527449"/>
    <w:rsid w:val="00530E8E"/>
    <w:rsid w:val="00533E87"/>
    <w:rsid w:val="0053682D"/>
    <w:rsid w:val="00540631"/>
    <w:rsid w:val="00544A81"/>
    <w:rsid w:val="0054743E"/>
    <w:rsid w:val="00556358"/>
    <w:rsid w:val="00561322"/>
    <w:rsid w:val="005617AC"/>
    <w:rsid w:val="00570F78"/>
    <w:rsid w:val="0057351A"/>
    <w:rsid w:val="00575C91"/>
    <w:rsid w:val="005765FC"/>
    <w:rsid w:val="00591BB8"/>
    <w:rsid w:val="005B6C72"/>
    <w:rsid w:val="005B71BB"/>
    <w:rsid w:val="005C0B4E"/>
    <w:rsid w:val="005C34D4"/>
    <w:rsid w:val="005D2C33"/>
    <w:rsid w:val="005E09F3"/>
    <w:rsid w:val="005E3CA5"/>
    <w:rsid w:val="005E4AEF"/>
    <w:rsid w:val="005E7719"/>
    <w:rsid w:val="005F1C7B"/>
    <w:rsid w:val="005F29FB"/>
    <w:rsid w:val="005F5B0A"/>
    <w:rsid w:val="005F6394"/>
    <w:rsid w:val="006010E2"/>
    <w:rsid w:val="00601A38"/>
    <w:rsid w:val="0060517A"/>
    <w:rsid w:val="00610DAC"/>
    <w:rsid w:val="00614D7C"/>
    <w:rsid w:val="00614F58"/>
    <w:rsid w:val="0061585B"/>
    <w:rsid w:val="00616764"/>
    <w:rsid w:val="00622EAA"/>
    <w:rsid w:val="006268F4"/>
    <w:rsid w:val="006326A0"/>
    <w:rsid w:val="006346D9"/>
    <w:rsid w:val="0064028A"/>
    <w:rsid w:val="00641150"/>
    <w:rsid w:val="00643D0A"/>
    <w:rsid w:val="00647E64"/>
    <w:rsid w:val="00653496"/>
    <w:rsid w:val="00655EDC"/>
    <w:rsid w:val="00660837"/>
    <w:rsid w:val="00670264"/>
    <w:rsid w:val="0067259D"/>
    <w:rsid w:val="006751E7"/>
    <w:rsid w:val="0068003B"/>
    <w:rsid w:val="00681E89"/>
    <w:rsid w:val="00683222"/>
    <w:rsid w:val="006936EE"/>
    <w:rsid w:val="006942B7"/>
    <w:rsid w:val="006A1427"/>
    <w:rsid w:val="006A2142"/>
    <w:rsid w:val="006B774B"/>
    <w:rsid w:val="006B783E"/>
    <w:rsid w:val="006C2347"/>
    <w:rsid w:val="006C3541"/>
    <w:rsid w:val="006C3724"/>
    <w:rsid w:val="006C44D7"/>
    <w:rsid w:val="006D28EF"/>
    <w:rsid w:val="006D50EC"/>
    <w:rsid w:val="006E1FFC"/>
    <w:rsid w:val="006E48C4"/>
    <w:rsid w:val="006E5FC6"/>
    <w:rsid w:val="006E650D"/>
    <w:rsid w:val="006E7437"/>
    <w:rsid w:val="006F1D54"/>
    <w:rsid w:val="00701495"/>
    <w:rsid w:val="0070219F"/>
    <w:rsid w:val="00706AF9"/>
    <w:rsid w:val="00706FF5"/>
    <w:rsid w:val="00715635"/>
    <w:rsid w:val="007172BC"/>
    <w:rsid w:val="007172C2"/>
    <w:rsid w:val="00721B55"/>
    <w:rsid w:val="007229B3"/>
    <w:rsid w:val="00731FA6"/>
    <w:rsid w:val="0073797B"/>
    <w:rsid w:val="00740286"/>
    <w:rsid w:val="007432F1"/>
    <w:rsid w:val="0074429B"/>
    <w:rsid w:val="007469DF"/>
    <w:rsid w:val="00751995"/>
    <w:rsid w:val="00752D9D"/>
    <w:rsid w:val="007546E9"/>
    <w:rsid w:val="00770422"/>
    <w:rsid w:val="00772C85"/>
    <w:rsid w:val="00781E5E"/>
    <w:rsid w:val="00781E64"/>
    <w:rsid w:val="00783142"/>
    <w:rsid w:val="00786DDB"/>
    <w:rsid w:val="00787607"/>
    <w:rsid w:val="007879DB"/>
    <w:rsid w:val="00787A8E"/>
    <w:rsid w:val="00796B6B"/>
    <w:rsid w:val="007A1B59"/>
    <w:rsid w:val="007B1BAC"/>
    <w:rsid w:val="007B497A"/>
    <w:rsid w:val="007B620F"/>
    <w:rsid w:val="007B7F16"/>
    <w:rsid w:val="007C3ACE"/>
    <w:rsid w:val="007C6992"/>
    <w:rsid w:val="007D0218"/>
    <w:rsid w:val="007D4961"/>
    <w:rsid w:val="007E0DD9"/>
    <w:rsid w:val="007E46BA"/>
    <w:rsid w:val="007E4ADC"/>
    <w:rsid w:val="007E79F3"/>
    <w:rsid w:val="007E7AF3"/>
    <w:rsid w:val="007F2A3C"/>
    <w:rsid w:val="00800AE8"/>
    <w:rsid w:val="00802A5A"/>
    <w:rsid w:val="0080427C"/>
    <w:rsid w:val="00813409"/>
    <w:rsid w:val="00822E10"/>
    <w:rsid w:val="0082443F"/>
    <w:rsid w:val="008324E4"/>
    <w:rsid w:val="00833BC2"/>
    <w:rsid w:val="00834E57"/>
    <w:rsid w:val="008422DF"/>
    <w:rsid w:val="00844AEE"/>
    <w:rsid w:val="00852347"/>
    <w:rsid w:val="00857023"/>
    <w:rsid w:val="008575FE"/>
    <w:rsid w:val="008579B1"/>
    <w:rsid w:val="00863360"/>
    <w:rsid w:val="00863B55"/>
    <w:rsid w:val="00864965"/>
    <w:rsid w:val="00874019"/>
    <w:rsid w:val="00881224"/>
    <w:rsid w:val="00881CFE"/>
    <w:rsid w:val="00883D4A"/>
    <w:rsid w:val="008847E7"/>
    <w:rsid w:val="008918FF"/>
    <w:rsid w:val="008A4B38"/>
    <w:rsid w:val="008A5EB4"/>
    <w:rsid w:val="008A624E"/>
    <w:rsid w:val="008B0EEC"/>
    <w:rsid w:val="008B1A32"/>
    <w:rsid w:val="008B6161"/>
    <w:rsid w:val="008B7C6F"/>
    <w:rsid w:val="008C01DD"/>
    <w:rsid w:val="008C0487"/>
    <w:rsid w:val="008C1B9A"/>
    <w:rsid w:val="008C4DFA"/>
    <w:rsid w:val="008C678A"/>
    <w:rsid w:val="008E2699"/>
    <w:rsid w:val="008E44F0"/>
    <w:rsid w:val="008F3D38"/>
    <w:rsid w:val="00902FF1"/>
    <w:rsid w:val="00904908"/>
    <w:rsid w:val="0090514F"/>
    <w:rsid w:val="009054FF"/>
    <w:rsid w:val="00911CDB"/>
    <w:rsid w:val="00915954"/>
    <w:rsid w:val="00916532"/>
    <w:rsid w:val="00921E57"/>
    <w:rsid w:val="00935CA9"/>
    <w:rsid w:val="0094295A"/>
    <w:rsid w:val="00942E43"/>
    <w:rsid w:val="00943C01"/>
    <w:rsid w:val="00945A72"/>
    <w:rsid w:val="00946D70"/>
    <w:rsid w:val="00952B70"/>
    <w:rsid w:val="0096307C"/>
    <w:rsid w:val="00967F8D"/>
    <w:rsid w:val="00986D8F"/>
    <w:rsid w:val="0099079C"/>
    <w:rsid w:val="0099719D"/>
    <w:rsid w:val="009A2E50"/>
    <w:rsid w:val="009B0FA9"/>
    <w:rsid w:val="009B3DE0"/>
    <w:rsid w:val="009B43FF"/>
    <w:rsid w:val="009B5488"/>
    <w:rsid w:val="009B79F6"/>
    <w:rsid w:val="009C10ED"/>
    <w:rsid w:val="009C51CF"/>
    <w:rsid w:val="009D25C5"/>
    <w:rsid w:val="009D4B0B"/>
    <w:rsid w:val="009D73C4"/>
    <w:rsid w:val="009E3C7C"/>
    <w:rsid w:val="009F106B"/>
    <w:rsid w:val="00A13682"/>
    <w:rsid w:val="00A16CBC"/>
    <w:rsid w:val="00A23896"/>
    <w:rsid w:val="00A26B7C"/>
    <w:rsid w:val="00A347F5"/>
    <w:rsid w:val="00A373D2"/>
    <w:rsid w:val="00A37829"/>
    <w:rsid w:val="00A41506"/>
    <w:rsid w:val="00A4164F"/>
    <w:rsid w:val="00A41C98"/>
    <w:rsid w:val="00A44C48"/>
    <w:rsid w:val="00A4704F"/>
    <w:rsid w:val="00A4719E"/>
    <w:rsid w:val="00A55FC8"/>
    <w:rsid w:val="00A56E7A"/>
    <w:rsid w:val="00A600E6"/>
    <w:rsid w:val="00A624F6"/>
    <w:rsid w:val="00A77672"/>
    <w:rsid w:val="00A800DD"/>
    <w:rsid w:val="00A80189"/>
    <w:rsid w:val="00A804B9"/>
    <w:rsid w:val="00A811B3"/>
    <w:rsid w:val="00A83844"/>
    <w:rsid w:val="00A842B4"/>
    <w:rsid w:val="00A9201F"/>
    <w:rsid w:val="00A93744"/>
    <w:rsid w:val="00AA0630"/>
    <w:rsid w:val="00AA0BAF"/>
    <w:rsid w:val="00AA1AA3"/>
    <w:rsid w:val="00AB25E8"/>
    <w:rsid w:val="00AB3C5B"/>
    <w:rsid w:val="00AC3C14"/>
    <w:rsid w:val="00AC6218"/>
    <w:rsid w:val="00AC6372"/>
    <w:rsid w:val="00AE0E5F"/>
    <w:rsid w:val="00AE4397"/>
    <w:rsid w:val="00AE4E74"/>
    <w:rsid w:val="00AE4F06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0EC4"/>
    <w:rsid w:val="00B14144"/>
    <w:rsid w:val="00B21768"/>
    <w:rsid w:val="00B22B6D"/>
    <w:rsid w:val="00B258C7"/>
    <w:rsid w:val="00B25A85"/>
    <w:rsid w:val="00B300AF"/>
    <w:rsid w:val="00B34D35"/>
    <w:rsid w:val="00B365B6"/>
    <w:rsid w:val="00B43DEA"/>
    <w:rsid w:val="00B47D31"/>
    <w:rsid w:val="00B50B38"/>
    <w:rsid w:val="00B51A4F"/>
    <w:rsid w:val="00B54DDC"/>
    <w:rsid w:val="00B577BD"/>
    <w:rsid w:val="00B61C8F"/>
    <w:rsid w:val="00B6697B"/>
    <w:rsid w:val="00B67321"/>
    <w:rsid w:val="00B85BEC"/>
    <w:rsid w:val="00B8712A"/>
    <w:rsid w:val="00B92A65"/>
    <w:rsid w:val="00B97EEB"/>
    <w:rsid w:val="00BA37BC"/>
    <w:rsid w:val="00BA57CD"/>
    <w:rsid w:val="00BA5EA7"/>
    <w:rsid w:val="00BA6356"/>
    <w:rsid w:val="00BB4C28"/>
    <w:rsid w:val="00BC0BBD"/>
    <w:rsid w:val="00BC0D14"/>
    <w:rsid w:val="00BC359F"/>
    <w:rsid w:val="00BC6A2D"/>
    <w:rsid w:val="00BD1825"/>
    <w:rsid w:val="00BD1DEF"/>
    <w:rsid w:val="00BD63B0"/>
    <w:rsid w:val="00BE09C7"/>
    <w:rsid w:val="00BE217E"/>
    <w:rsid w:val="00BE5F03"/>
    <w:rsid w:val="00BE6FC6"/>
    <w:rsid w:val="00BF01FC"/>
    <w:rsid w:val="00BF1D63"/>
    <w:rsid w:val="00BF46DD"/>
    <w:rsid w:val="00C07401"/>
    <w:rsid w:val="00C079A0"/>
    <w:rsid w:val="00C07B01"/>
    <w:rsid w:val="00C160F9"/>
    <w:rsid w:val="00C341DE"/>
    <w:rsid w:val="00C3465E"/>
    <w:rsid w:val="00C35BBC"/>
    <w:rsid w:val="00C36247"/>
    <w:rsid w:val="00C378B2"/>
    <w:rsid w:val="00C42E01"/>
    <w:rsid w:val="00C44506"/>
    <w:rsid w:val="00C4736D"/>
    <w:rsid w:val="00C47938"/>
    <w:rsid w:val="00C6633D"/>
    <w:rsid w:val="00C66BF2"/>
    <w:rsid w:val="00C70043"/>
    <w:rsid w:val="00C73C26"/>
    <w:rsid w:val="00C75050"/>
    <w:rsid w:val="00C83102"/>
    <w:rsid w:val="00C86B3F"/>
    <w:rsid w:val="00C95605"/>
    <w:rsid w:val="00C95925"/>
    <w:rsid w:val="00CA470F"/>
    <w:rsid w:val="00CB1376"/>
    <w:rsid w:val="00CB1828"/>
    <w:rsid w:val="00CB19BF"/>
    <w:rsid w:val="00CB2815"/>
    <w:rsid w:val="00CB6DDA"/>
    <w:rsid w:val="00CC2A7C"/>
    <w:rsid w:val="00CE4CA6"/>
    <w:rsid w:val="00CE4CAA"/>
    <w:rsid w:val="00CF0A9E"/>
    <w:rsid w:val="00CF3F3B"/>
    <w:rsid w:val="00CF6154"/>
    <w:rsid w:val="00D026E8"/>
    <w:rsid w:val="00D0340F"/>
    <w:rsid w:val="00D05934"/>
    <w:rsid w:val="00D14F36"/>
    <w:rsid w:val="00D235ED"/>
    <w:rsid w:val="00D252BD"/>
    <w:rsid w:val="00D255E8"/>
    <w:rsid w:val="00D26B20"/>
    <w:rsid w:val="00D27134"/>
    <w:rsid w:val="00D32D87"/>
    <w:rsid w:val="00D34482"/>
    <w:rsid w:val="00D3586B"/>
    <w:rsid w:val="00D406CC"/>
    <w:rsid w:val="00D41AA7"/>
    <w:rsid w:val="00D54788"/>
    <w:rsid w:val="00D55615"/>
    <w:rsid w:val="00D57BB0"/>
    <w:rsid w:val="00D65F9A"/>
    <w:rsid w:val="00D713EF"/>
    <w:rsid w:val="00D7321E"/>
    <w:rsid w:val="00D74C7C"/>
    <w:rsid w:val="00D76493"/>
    <w:rsid w:val="00D764E0"/>
    <w:rsid w:val="00D77C40"/>
    <w:rsid w:val="00D833CF"/>
    <w:rsid w:val="00D836FB"/>
    <w:rsid w:val="00D8542E"/>
    <w:rsid w:val="00D86A4B"/>
    <w:rsid w:val="00D91D30"/>
    <w:rsid w:val="00D94688"/>
    <w:rsid w:val="00D95D23"/>
    <w:rsid w:val="00DA0651"/>
    <w:rsid w:val="00DA6290"/>
    <w:rsid w:val="00DA70AA"/>
    <w:rsid w:val="00DB7814"/>
    <w:rsid w:val="00DC0C9F"/>
    <w:rsid w:val="00DC23DC"/>
    <w:rsid w:val="00DC352B"/>
    <w:rsid w:val="00DC3A36"/>
    <w:rsid w:val="00DE174A"/>
    <w:rsid w:val="00DE52C4"/>
    <w:rsid w:val="00DF0774"/>
    <w:rsid w:val="00DF5784"/>
    <w:rsid w:val="00E04BE9"/>
    <w:rsid w:val="00E05F36"/>
    <w:rsid w:val="00E05F9A"/>
    <w:rsid w:val="00E07097"/>
    <w:rsid w:val="00E07C47"/>
    <w:rsid w:val="00E11E25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7029"/>
    <w:rsid w:val="00E43BB4"/>
    <w:rsid w:val="00E527E7"/>
    <w:rsid w:val="00E545FF"/>
    <w:rsid w:val="00E56AE1"/>
    <w:rsid w:val="00E56FA6"/>
    <w:rsid w:val="00E577D9"/>
    <w:rsid w:val="00E632AD"/>
    <w:rsid w:val="00E649BE"/>
    <w:rsid w:val="00E76675"/>
    <w:rsid w:val="00E87588"/>
    <w:rsid w:val="00E9225A"/>
    <w:rsid w:val="00E94B24"/>
    <w:rsid w:val="00E964A1"/>
    <w:rsid w:val="00EA2B88"/>
    <w:rsid w:val="00EA4F01"/>
    <w:rsid w:val="00EB3CFA"/>
    <w:rsid w:val="00EC03F5"/>
    <w:rsid w:val="00EC0CF6"/>
    <w:rsid w:val="00EC0FDE"/>
    <w:rsid w:val="00ED4696"/>
    <w:rsid w:val="00ED6D41"/>
    <w:rsid w:val="00EE04F5"/>
    <w:rsid w:val="00EE0A65"/>
    <w:rsid w:val="00EE0CD4"/>
    <w:rsid w:val="00EE1E6C"/>
    <w:rsid w:val="00EE28E7"/>
    <w:rsid w:val="00EE54A0"/>
    <w:rsid w:val="00EF2B21"/>
    <w:rsid w:val="00EF5395"/>
    <w:rsid w:val="00F05AD2"/>
    <w:rsid w:val="00F10784"/>
    <w:rsid w:val="00F15A39"/>
    <w:rsid w:val="00F17190"/>
    <w:rsid w:val="00F22508"/>
    <w:rsid w:val="00F22988"/>
    <w:rsid w:val="00F23CE7"/>
    <w:rsid w:val="00F26975"/>
    <w:rsid w:val="00F2737F"/>
    <w:rsid w:val="00F27659"/>
    <w:rsid w:val="00F27C4D"/>
    <w:rsid w:val="00F30A8F"/>
    <w:rsid w:val="00F30D3A"/>
    <w:rsid w:val="00F43E67"/>
    <w:rsid w:val="00F513E5"/>
    <w:rsid w:val="00F51F29"/>
    <w:rsid w:val="00F53BD7"/>
    <w:rsid w:val="00F57647"/>
    <w:rsid w:val="00F63F31"/>
    <w:rsid w:val="00F643D9"/>
    <w:rsid w:val="00F72337"/>
    <w:rsid w:val="00F72ED9"/>
    <w:rsid w:val="00F748C2"/>
    <w:rsid w:val="00F76181"/>
    <w:rsid w:val="00F801F8"/>
    <w:rsid w:val="00F923C0"/>
    <w:rsid w:val="00F92FAD"/>
    <w:rsid w:val="00FA40B3"/>
    <w:rsid w:val="00FA4703"/>
    <w:rsid w:val="00FB0190"/>
    <w:rsid w:val="00FB0BA0"/>
    <w:rsid w:val="00FB2475"/>
    <w:rsid w:val="00FB34A2"/>
    <w:rsid w:val="00FB5A7F"/>
    <w:rsid w:val="00FC5114"/>
    <w:rsid w:val="00FD0C22"/>
    <w:rsid w:val="00FD2E05"/>
    <w:rsid w:val="00FD39EB"/>
    <w:rsid w:val="00FD5339"/>
    <w:rsid w:val="00FE3515"/>
    <w:rsid w:val="00FE4379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23469"/>
  <w15:docId w15:val="{E678E7E0-568B-4997-A070-B5C53EA5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afterLines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10">
    <w:name w:val="Название1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c">
    <w:name w:val="Table Grid"/>
    <w:basedOn w:val="a4"/>
    <w:rsid w:val="00921E57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afterLines="0"/>
      <w:ind w:left="454" w:hanging="454"/>
      <w:jc w:val="center"/>
    </w:pPr>
    <w:rPr>
      <w:sz w:val="20"/>
      <w:szCs w:val="20"/>
    </w:rPr>
  </w:style>
  <w:style w:type="paragraph" w:styleId="ad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e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">
    <w:name w:val="page number"/>
    <w:basedOn w:val="a3"/>
    <w:rsid w:val="00655EDC"/>
  </w:style>
  <w:style w:type="paragraph" w:styleId="11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0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1">
    <w:name w:val="Hyperlink"/>
    <w:rsid w:val="00B300AF"/>
    <w:rPr>
      <w:color w:val="0000FF"/>
      <w:u w:val="single"/>
    </w:rPr>
  </w:style>
  <w:style w:type="paragraph" w:styleId="af2">
    <w:name w:val="Balloon Text"/>
    <w:basedOn w:val="a1"/>
    <w:semiHidden/>
    <w:rsid w:val="00F23CE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3"/>
    <w:rsid w:val="00DF0774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k-group.ru/produktsiya/catalog/oborudovanie_telekommunikatsionnoe/shkafy_telekommunikatsionnye/shkafy_nastennye/shkafy_linea_w/shkafy_linea_w_600kh600mm/itk_shkaf_nastennyy_linea_w_12u_600kh600mm_dver_steklo_ral_900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F801E-4165-4E67-9FF9-1A812180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</Template>
  <TotalTime>167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Новиков Владимир Павлович</cp:lastModifiedBy>
  <cp:revision>42</cp:revision>
  <cp:lastPrinted>2016-09-12T10:14:00Z</cp:lastPrinted>
  <dcterms:created xsi:type="dcterms:W3CDTF">2021-02-03T13:29:00Z</dcterms:created>
  <dcterms:modified xsi:type="dcterms:W3CDTF">2022-11-14T12:56:00Z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